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ECBB08" w14:textId="22F5D3DA" w:rsidR="004D71F3" w:rsidRPr="00AE5EEC" w:rsidRDefault="0054275D" w:rsidP="00292BE6">
      <w:pPr>
        <w:pStyle w:val="LetterBodyLeftJustified"/>
      </w:pPr>
      <w:r>
        <w:fldChar w:fldCharType="begin"/>
      </w:r>
      <w:r>
        <w:instrText xml:space="preserve"> DocProperty "Agency_Long" </w:instrText>
      </w:r>
      <w:r>
        <w:fldChar w:fldCharType="separate"/>
      </w:r>
      <w:r>
        <w:t>Michigan Department of Health and Human Services (MDHHS)</w:t>
      </w:r>
      <w:r>
        <w:fldChar w:fldCharType="end"/>
      </w:r>
      <w:r w:rsidR="004D71F3">
        <w:br/>
        <w:t xml:space="preserve">Attn: </w:t>
      </w:r>
      <w:fldSimple w:instr=" DocProperty &quot;BuyerName_Full&quot; ">
        <w:r>
          <w:t>Jarrod Barron</w:t>
        </w:r>
      </w:fldSimple>
      <w:r w:rsidR="004D71F3">
        <w:br/>
      </w:r>
      <w:r w:rsidR="00B35291">
        <w:t>Constitution Hall</w:t>
      </w:r>
      <w:r w:rsidR="00B35291">
        <w:br/>
        <w:t>525 West Allegan Street</w:t>
      </w:r>
      <w:r w:rsidR="00B35291">
        <w:br/>
        <w:t>Lansing, MI 48909-7973</w:t>
      </w:r>
    </w:p>
    <w:p w14:paraId="45D00962" w14:textId="6B5FD652" w:rsidR="004D71F3" w:rsidRDefault="004D71F3" w:rsidP="004D71F3">
      <w:pPr>
        <w:pStyle w:val="LetterBody"/>
      </w:pPr>
      <w:r w:rsidRPr="00AE5EEC">
        <w:t xml:space="preserve">Re: </w:t>
      </w:r>
      <w:fldSimple w:instr=" DocProperty &quot;RFP_Name&quot; ">
        <w:r w:rsidR="0054275D">
          <w:t>MDHHS MIDASH RFP</w:t>
        </w:r>
      </w:fldSimple>
      <w:r w:rsidR="00642923">
        <w:t>,</w:t>
      </w:r>
      <w:r>
        <w:t xml:space="preserve"> </w:t>
      </w:r>
      <w:fldSimple w:instr=" DocProperty &quot;RFP&quot; ">
        <w:r w:rsidR="0054275D">
          <w:t>RFP# 220000001798</w:t>
        </w:r>
      </w:fldSimple>
    </w:p>
    <w:p w14:paraId="5904C885" w14:textId="4FE5C730" w:rsidR="004D71F3" w:rsidRPr="00AE5EEC" w:rsidRDefault="004D71F3" w:rsidP="004D71F3">
      <w:pPr>
        <w:pStyle w:val="LetterBody"/>
      </w:pPr>
      <w:r>
        <w:t xml:space="preserve">Dear </w:t>
      </w:r>
      <w:fldSimple w:instr=" DocProperty &quot;BuyerName_Formal&quot; ">
        <w:r w:rsidR="0054275D">
          <w:t>Mr. Barron</w:t>
        </w:r>
      </w:fldSimple>
      <w:r>
        <w:t>,</w:t>
      </w:r>
    </w:p>
    <w:p w14:paraId="76BC20C2" w14:textId="1AFF371E" w:rsidR="002A24AA" w:rsidRDefault="004D71F3" w:rsidP="004D71F3">
      <w:pPr>
        <w:pStyle w:val="LetterBody"/>
      </w:pPr>
      <w:r>
        <w:t xml:space="preserve">Kunz, Leigh and Associates (KL&amp;A) is pleased to propose professional </w:t>
      </w:r>
      <w:r w:rsidR="00C94FD8">
        <w:t>custom software development</w:t>
      </w:r>
      <w:r>
        <w:t xml:space="preserve"> services in response to</w:t>
      </w:r>
      <w:r w:rsidR="00C94FD8">
        <w:t xml:space="preserve"> the</w:t>
      </w:r>
      <w:r>
        <w:t xml:space="preserve"> </w:t>
      </w:r>
      <w:fldSimple w:instr=" DOCPROPERTY  RFP_Name  \* MERGEFORMAT ">
        <w:r w:rsidR="0054275D">
          <w:t>MDHHS MIDASH RFP</w:t>
        </w:r>
      </w:fldSimple>
      <w:r w:rsidR="00642923">
        <w:t>,</w:t>
      </w:r>
      <w:r w:rsidR="00C94FD8">
        <w:t xml:space="preserve"> </w:t>
      </w:r>
      <w:fldSimple w:instr=" DOCPROPERTY  RFP  \* MERGEFORMAT ">
        <w:r w:rsidR="0054275D">
          <w:t>RFP# 220000001798</w:t>
        </w:r>
      </w:fldSimple>
      <w:r>
        <w:t xml:space="preserve">. </w:t>
      </w:r>
      <w:r w:rsidR="00C94FD8">
        <w:t xml:space="preserve"> </w:t>
      </w:r>
      <w:r>
        <w:t xml:space="preserve">We have carefully reviewed </w:t>
      </w:r>
      <w:r w:rsidR="00C94FD8">
        <w:t>the RFP</w:t>
      </w:r>
      <w:r>
        <w:t xml:space="preserve"> and believe that </w:t>
      </w:r>
      <w:r w:rsidR="00EF6F24">
        <w:t xml:space="preserve">our firm’s experience </w:t>
      </w:r>
      <w:r w:rsidR="003858D5">
        <w:t xml:space="preserve">with </w:t>
      </w:r>
      <w:r w:rsidR="00EF6F24">
        <w:t xml:space="preserve">and knowledge of </w:t>
      </w:r>
      <w:r w:rsidR="00E553B9">
        <w:fldChar w:fldCharType="begin"/>
      </w:r>
      <w:r w:rsidR="00E553B9">
        <w:instrText xml:space="preserve"> DOCPROPERTY  Agency_Short  \* MERG</w:instrText>
      </w:r>
      <w:r w:rsidR="00E553B9">
        <w:instrText xml:space="preserve">EFORMAT </w:instrText>
      </w:r>
      <w:r w:rsidR="00E553B9">
        <w:fldChar w:fldCharType="separate"/>
      </w:r>
      <w:r w:rsidR="0054275D">
        <w:t>MDHHS</w:t>
      </w:r>
      <w:r w:rsidR="00E553B9">
        <w:fldChar w:fldCharType="end"/>
      </w:r>
      <w:r w:rsidR="00385377">
        <w:t xml:space="preserve">’s </w:t>
      </w:r>
      <w:r w:rsidR="003858D5">
        <w:t xml:space="preserve">business activities and technology landscape uniquely qualify us for this engagement.  We have three decades of experience building custom solutions for </w:t>
      </w:r>
      <w:fldSimple w:instr=" DOCPROPERTY  Agency_Short  \* MERGEFORMAT ">
        <w:r w:rsidR="0054275D">
          <w:t>MDHHS</w:t>
        </w:r>
      </w:fldSimple>
      <w:r w:rsidR="003858D5">
        <w:t xml:space="preserve"> that </w:t>
      </w:r>
      <w:r w:rsidR="00137C07">
        <w:t xml:space="preserve">provide </w:t>
      </w:r>
      <w:r w:rsidR="00462D20">
        <w:t>remarkably similar</w:t>
      </w:r>
      <w:r w:rsidR="003858D5">
        <w:t xml:space="preserve"> functionality to that which has been requested in the RFP.  For example, our Children’s Special Healthcare Services (CSHCS) system include</w:t>
      </w:r>
      <w:r w:rsidR="00137C07">
        <w:t>s</w:t>
      </w:r>
      <w:r w:rsidR="003858D5">
        <w:t xml:space="preserve"> automated eligibility determination</w:t>
      </w:r>
      <w:r w:rsidR="00801AB3">
        <w:t xml:space="preserve"> and our </w:t>
      </w:r>
      <w:proofErr w:type="gramStart"/>
      <w:r w:rsidR="00801AB3">
        <w:t>Third Party</w:t>
      </w:r>
      <w:proofErr w:type="gramEnd"/>
      <w:r w:rsidR="00801AB3">
        <w:t xml:space="preserve"> Liability </w:t>
      </w:r>
      <w:r w:rsidR="00642923">
        <w:t>Electronic</w:t>
      </w:r>
      <w:r w:rsidR="00801AB3">
        <w:t xml:space="preserve"> Database (TED) </w:t>
      </w:r>
      <w:r w:rsidR="008A178C">
        <w:t>trades</w:t>
      </w:r>
      <w:r w:rsidR="00801AB3">
        <w:t xml:space="preserve"> data </w:t>
      </w:r>
      <w:r w:rsidR="00B214F3">
        <w:t>with</w:t>
      </w:r>
      <w:r w:rsidR="00801AB3">
        <w:t xml:space="preserve"> over 100 other systems</w:t>
      </w:r>
      <w:r w:rsidR="00E6195A">
        <w:t>, including many of the systems cited in this RFP,</w:t>
      </w:r>
      <w:r w:rsidR="00801AB3">
        <w:t xml:space="preserve"> to </w:t>
      </w:r>
      <w:r w:rsidR="008A178C">
        <w:t>find TPL leads and ensure consis</w:t>
      </w:r>
      <w:r w:rsidR="00B214F3">
        <w:t>tent and accurate data across the Medicaid landscape</w:t>
      </w:r>
      <w:r w:rsidR="003858D5">
        <w:t xml:space="preserve">.  While the HIV-STD programs’ criteria </w:t>
      </w:r>
      <w:r w:rsidR="00137C07">
        <w:t>will</w:t>
      </w:r>
      <w:r w:rsidR="003858D5">
        <w:t xml:space="preserve"> differ, </w:t>
      </w:r>
      <w:r w:rsidR="00A4779A">
        <w:t>our</w:t>
      </w:r>
      <w:r w:rsidR="003858D5">
        <w:t xml:space="preserve"> experience bu</w:t>
      </w:r>
      <w:r w:rsidR="00137C07">
        <w:t>ilding solution</w:t>
      </w:r>
      <w:r w:rsidR="00C415C3">
        <w:t>s</w:t>
      </w:r>
      <w:r w:rsidR="00137C07">
        <w:t xml:space="preserve"> with configurable</w:t>
      </w:r>
      <w:r w:rsidR="003858D5">
        <w:t xml:space="preserve"> business</w:t>
      </w:r>
      <w:r w:rsidR="00F7435E">
        <w:t xml:space="preserve"> rules</w:t>
      </w:r>
      <w:r w:rsidR="00E6195A">
        <w:t xml:space="preserve">, </w:t>
      </w:r>
      <w:r w:rsidR="00F7435E">
        <w:t>multiple integrations,</w:t>
      </w:r>
      <w:r w:rsidR="003858D5">
        <w:t xml:space="preserve"> </w:t>
      </w:r>
      <w:r w:rsidR="00F7435E">
        <w:t>client portals, and other</w:t>
      </w:r>
      <w:r w:rsidR="00E85DA0">
        <w:t xml:space="preserve"> similar functions </w:t>
      </w:r>
      <w:r w:rsidR="005F56C9">
        <w:t>demonstrate</w:t>
      </w:r>
      <w:r w:rsidR="00B214F3">
        <w:t>s</w:t>
      </w:r>
      <w:r w:rsidR="005F56C9">
        <w:t xml:space="preserve"> that we can deliver</w:t>
      </w:r>
      <w:r w:rsidR="00EE1F63">
        <w:t xml:space="preserve"> a solution that will increase efficiency, </w:t>
      </w:r>
      <w:r w:rsidR="008E5AB6">
        <w:t>improve communication, ensure data integrity, and make all stakeholders’ li</w:t>
      </w:r>
      <w:r w:rsidR="00462D20">
        <w:t>v</w:t>
      </w:r>
      <w:r w:rsidR="008E5AB6">
        <w:t>es much easier.</w:t>
      </w:r>
    </w:p>
    <w:p w14:paraId="4323CBCA" w14:textId="4BCD2A03" w:rsidR="00327484" w:rsidRDefault="00137C07" w:rsidP="008E5AB6">
      <w:pPr>
        <w:pStyle w:val="LetterBody"/>
      </w:pPr>
      <w:r w:rsidRPr="00785F29">
        <w:t xml:space="preserve">KL&amp;A </w:t>
      </w:r>
      <w:r>
        <w:t>has a long h</w:t>
      </w:r>
      <w:r w:rsidRPr="00785F29">
        <w:t>istory of high</w:t>
      </w:r>
      <w:r>
        <w:t>-</w:t>
      </w:r>
      <w:r w:rsidRPr="00785F29">
        <w:t xml:space="preserve">quality performance </w:t>
      </w:r>
      <w:r w:rsidR="00B976CD">
        <w:t xml:space="preserve">in </w:t>
      </w:r>
      <w:r>
        <w:t>implementing technical solutions for</w:t>
      </w:r>
      <w:r w:rsidRPr="00785F29">
        <w:t xml:space="preserve"> various </w:t>
      </w:r>
      <w:r>
        <w:t xml:space="preserve">State of Michigan </w:t>
      </w:r>
      <w:r w:rsidRPr="00785F29">
        <w:t>agencies</w:t>
      </w:r>
      <w:r>
        <w:t xml:space="preserve">, including </w:t>
      </w:r>
      <w:r w:rsidR="00E553B9">
        <w:fldChar w:fldCharType="begin"/>
      </w:r>
      <w:r w:rsidR="00E553B9">
        <w:instrText xml:space="preserve"> DOCPROPERTY  Agency_Short  \* MERGEFORMAT </w:instrText>
      </w:r>
      <w:r w:rsidR="00E553B9">
        <w:fldChar w:fldCharType="separate"/>
      </w:r>
      <w:r w:rsidR="0054275D">
        <w:t>MDHHS</w:t>
      </w:r>
      <w:r w:rsidR="00E553B9">
        <w:fldChar w:fldCharType="end"/>
      </w:r>
      <w:r w:rsidRPr="00785F29">
        <w:t xml:space="preserve">. </w:t>
      </w:r>
      <w:r>
        <w:t xml:space="preserve"> </w:t>
      </w:r>
      <w:proofErr w:type="gramStart"/>
      <w:r>
        <w:t>As a company, KL&amp;A</w:t>
      </w:r>
      <w:proofErr w:type="gramEnd"/>
      <w:r>
        <w:t xml:space="preserve"> is committed to </w:t>
      </w:r>
      <w:r w:rsidR="00E553B9">
        <w:fldChar w:fldCharType="begin"/>
      </w:r>
      <w:r w:rsidR="00E553B9">
        <w:instrText xml:space="preserve"> DOCPROPERTY  Agency_Sh</w:instrText>
      </w:r>
      <w:r w:rsidR="00E553B9">
        <w:instrText xml:space="preserve">ort  \* MERGEFORMAT </w:instrText>
      </w:r>
      <w:r w:rsidR="00E553B9">
        <w:fldChar w:fldCharType="separate"/>
      </w:r>
      <w:r w:rsidR="0054275D">
        <w:t>MDHHS</w:t>
      </w:r>
      <w:r w:rsidR="00E553B9">
        <w:fldChar w:fldCharType="end"/>
      </w:r>
      <w:r>
        <w:t xml:space="preserve"> and the State of Michigan.  </w:t>
      </w:r>
    </w:p>
    <w:p w14:paraId="4F4DD9E0" w14:textId="0A165C89" w:rsidR="004D71F3" w:rsidRDefault="004D71F3" w:rsidP="004D71F3">
      <w:pPr>
        <w:pStyle w:val="LetterBody"/>
      </w:pPr>
      <w:r w:rsidRPr="00785F29">
        <w:t xml:space="preserve">We are excited about this opportunity to work with </w:t>
      </w:r>
      <w:r w:rsidR="00E553B9">
        <w:fldChar w:fldCharType="begin"/>
      </w:r>
      <w:r w:rsidR="00E553B9">
        <w:instrText xml:space="preserve"> DOCPROPERTY  Agency_Short  \* MERGEFORMAT </w:instrText>
      </w:r>
      <w:r w:rsidR="00E553B9">
        <w:fldChar w:fldCharType="separate"/>
      </w:r>
      <w:r w:rsidR="0054275D">
        <w:t>MDHHS</w:t>
      </w:r>
      <w:r w:rsidR="00E553B9">
        <w:fldChar w:fldCharType="end"/>
      </w:r>
      <w:r w:rsidR="00C90D35">
        <w:t xml:space="preserve"> again </w:t>
      </w:r>
      <w:r w:rsidRPr="00785F29">
        <w:t>and believe that the combination of our experiences, our tool</w:t>
      </w:r>
      <w:r w:rsidR="00C90D35">
        <w:t>s</w:t>
      </w:r>
      <w:r w:rsidR="007E0D78">
        <w:t>,</w:t>
      </w:r>
      <w:r w:rsidRPr="00785F29">
        <w:t xml:space="preserve"> and</w:t>
      </w:r>
      <w:r w:rsidR="00C90D35">
        <w:t>,</w:t>
      </w:r>
      <w:r w:rsidRPr="00785F29">
        <w:t xml:space="preserve"> most importantly</w:t>
      </w:r>
      <w:r w:rsidR="00C90D35">
        <w:t>,</w:t>
      </w:r>
      <w:r w:rsidRPr="00785F29">
        <w:t xml:space="preserve"> our staff, </w:t>
      </w:r>
      <w:r w:rsidR="00385377">
        <w:t>distinguish</w:t>
      </w:r>
      <w:r w:rsidR="007E0D78">
        <w:t>es</w:t>
      </w:r>
      <w:r w:rsidR="00385377">
        <w:t xml:space="preserve"> us from our competitors</w:t>
      </w:r>
      <w:r w:rsidRPr="00785F29">
        <w:t xml:space="preserve">.  </w:t>
      </w:r>
      <w:r w:rsidR="00327484">
        <w:t>We have submitted o</w:t>
      </w:r>
      <w:r w:rsidRPr="00785F29">
        <w:t>ur proposal</w:t>
      </w:r>
      <w:r w:rsidR="00327484">
        <w:t xml:space="preserve"> through the SIGMA VSS system.  Enclosed in the s</w:t>
      </w:r>
      <w:r w:rsidR="00C90D35">
        <w:t>ubmission files, you will find</w:t>
      </w:r>
      <w:r w:rsidR="00327484">
        <w:t xml:space="preserve"> comprehensive response</w:t>
      </w:r>
      <w:r w:rsidR="00C90D35">
        <w:t>s</w:t>
      </w:r>
      <w:r w:rsidR="00327484">
        <w:t xml:space="preserve"> to all </w:t>
      </w:r>
      <w:r w:rsidR="00C90D35">
        <w:t xml:space="preserve">the prompts </w:t>
      </w:r>
      <w:r w:rsidR="00327484">
        <w:t>in the RFP.</w:t>
      </w:r>
      <w:r w:rsidR="00C90D35">
        <w:t xml:space="preserve">  </w:t>
      </w:r>
    </w:p>
    <w:p w14:paraId="6289CA66" w14:textId="1044FA66" w:rsidR="00CE7AB6" w:rsidRPr="00A002F6" w:rsidRDefault="00CE7AB6" w:rsidP="00385377">
      <w:pPr>
        <w:pStyle w:val="LetterBodyKWN"/>
      </w:pPr>
      <w:r w:rsidRPr="00A002F6">
        <w:t xml:space="preserve">The remainder </w:t>
      </w:r>
      <w:r w:rsidR="00385377">
        <w:t xml:space="preserve">of this cover letter provides an </w:t>
      </w:r>
      <w:r w:rsidR="00385377" w:rsidRPr="00F7435E">
        <w:rPr>
          <w:b/>
          <w:bCs/>
        </w:rPr>
        <w:t>executive summary</w:t>
      </w:r>
      <w:r w:rsidR="00385377">
        <w:t xml:space="preserve"> that</w:t>
      </w:r>
      <w:r w:rsidRPr="00A002F6">
        <w:t xml:space="preserve"> communicates: </w:t>
      </w:r>
    </w:p>
    <w:p w14:paraId="5B2692FB" w14:textId="77777777" w:rsidR="00CE7AB6" w:rsidRPr="00A002F6" w:rsidRDefault="00CE7AB6" w:rsidP="00385377">
      <w:pPr>
        <w:pStyle w:val="LetterBullet1Comp"/>
      </w:pPr>
      <w:r w:rsidRPr="00A002F6">
        <w:t>Our understanding of your mission and how we can help you fulfill it;</w:t>
      </w:r>
    </w:p>
    <w:p w14:paraId="71E17E8C" w14:textId="77777777" w:rsidR="00CE7AB6" w:rsidRPr="00A002F6" w:rsidRDefault="00CE7AB6" w:rsidP="00385377">
      <w:pPr>
        <w:pStyle w:val="LetterBullet1Comp"/>
      </w:pPr>
      <w:r w:rsidRPr="00A002F6">
        <w:t>A high-level description of our approach;</w:t>
      </w:r>
    </w:p>
    <w:p w14:paraId="72C0B91E" w14:textId="7442C621" w:rsidR="00CE7AB6" w:rsidRPr="00A002F6" w:rsidRDefault="00CE7AB6" w:rsidP="00385377">
      <w:pPr>
        <w:pStyle w:val="LetterBullet1Comp"/>
      </w:pPr>
      <w:r w:rsidRPr="00A002F6">
        <w:t xml:space="preserve">A brief description of our company, credentials, and history with </w:t>
      </w:r>
      <w:r w:rsidR="00E553B9">
        <w:fldChar w:fldCharType="begin"/>
      </w:r>
      <w:r w:rsidR="00E553B9">
        <w:instrText xml:space="preserve"> DOCPROPER</w:instrText>
      </w:r>
      <w:r w:rsidR="00E553B9">
        <w:instrText xml:space="preserve">TY  Agency_Short  \* MERGEFORMAT </w:instrText>
      </w:r>
      <w:r w:rsidR="00E553B9">
        <w:fldChar w:fldCharType="separate"/>
      </w:r>
      <w:r w:rsidR="0054275D">
        <w:t>MDHHS</w:t>
      </w:r>
      <w:r w:rsidR="00E553B9">
        <w:fldChar w:fldCharType="end"/>
      </w:r>
      <w:r w:rsidRPr="00A002F6">
        <w:t>;</w:t>
      </w:r>
      <w:r w:rsidR="00385377">
        <w:t xml:space="preserve"> </w:t>
      </w:r>
    </w:p>
    <w:p w14:paraId="668AA244" w14:textId="28483899" w:rsidR="00CE7AB6" w:rsidRDefault="00CE7AB6" w:rsidP="00385377">
      <w:pPr>
        <w:pStyle w:val="LetterBullet1Comp"/>
      </w:pPr>
      <w:r w:rsidRPr="00A002F6">
        <w:t>Our statement</w:t>
      </w:r>
      <w:r w:rsidR="00385377">
        <w:t xml:space="preserve"> of commitment to your success; and</w:t>
      </w:r>
    </w:p>
    <w:p w14:paraId="75B020C4" w14:textId="264E28CB" w:rsidR="00385377" w:rsidRPr="00A002F6" w:rsidRDefault="00385377" w:rsidP="00385377">
      <w:pPr>
        <w:pStyle w:val="LetterBullet1Last"/>
      </w:pPr>
      <w:r>
        <w:t>A list of our submission files, along with an explanation of the helpful conventions we use.</w:t>
      </w:r>
    </w:p>
    <w:p w14:paraId="6F7FF9F8" w14:textId="7BC5A0C4" w:rsidR="00CE7AB6" w:rsidRDefault="00CE7AB6" w:rsidP="00CE7AB6">
      <w:pPr>
        <w:pStyle w:val="Heading1"/>
        <w:rPr>
          <w:rStyle w:val="c-Response"/>
        </w:rPr>
      </w:pPr>
      <w:bookmarkStart w:id="0" w:name="_Toc62132297"/>
      <w:r>
        <w:rPr>
          <w:rStyle w:val="c-Response"/>
        </w:rPr>
        <w:lastRenderedPageBreak/>
        <w:t>Your Mission and Our Soluti</w:t>
      </w:r>
      <w:bookmarkEnd w:id="0"/>
      <w:r w:rsidR="00385377">
        <w:rPr>
          <w:rStyle w:val="c-Response"/>
        </w:rPr>
        <w:t>on</w:t>
      </w:r>
    </w:p>
    <w:p w14:paraId="54CC9759" w14:textId="65AB3161" w:rsidR="00122BA6" w:rsidRDefault="00CE7AB6" w:rsidP="00F835BD">
      <w:pPr>
        <w:pStyle w:val="LetterBodyKWN"/>
      </w:pPr>
      <w:r w:rsidRPr="00A90FE0">
        <w:t>KL&amp;A understand</w:t>
      </w:r>
      <w:r w:rsidR="004D44AB">
        <w:t>s</w:t>
      </w:r>
      <w:r w:rsidRPr="00A90FE0">
        <w:t xml:space="preserve"> that the </w:t>
      </w:r>
      <w:fldSimple w:instr=" DocProperty &quot;Agency_Div_Long&quot; ">
        <w:r w:rsidR="0054275D">
          <w:t>Division of HIV and STD Programs (DHSP)</w:t>
        </w:r>
      </w:fldSimple>
      <w:r w:rsidRPr="00A90FE0">
        <w:t xml:space="preserve"> </w:t>
      </w:r>
      <w:r w:rsidR="00BE4330" w:rsidRPr="00A90FE0">
        <w:t>is responsible for</w:t>
      </w:r>
      <w:r w:rsidR="00592D69">
        <w:t>:</w:t>
      </w:r>
    </w:p>
    <w:p w14:paraId="1BB000CC" w14:textId="7BB6F4CA" w:rsidR="00592D69" w:rsidRDefault="00F835BD" w:rsidP="00F835BD">
      <w:pPr>
        <w:pStyle w:val="LetterBullet1Comp"/>
      </w:pPr>
      <w:r>
        <w:t>P</w:t>
      </w:r>
      <w:r w:rsidR="00592D69">
        <w:t>reventi</w:t>
      </w:r>
      <w:r>
        <w:t>ng, caring for,</w:t>
      </w:r>
      <w:r w:rsidR="00592D69">
        <w:t xml:space="preserve"> and</w:t>
      </w:r>
      <w:r>
        <w:t xml:space="preserve"> treating</w:t>
      </w:r>
      <w:r w:rsidR="00592D69">
        <w:t xml:space="preserve"> HIV and STIs;</w:t>
      </w:r>
    </w:p>
    <w:p w14:paraId="4A1B5638" w14:textId="57E5390E" w:rsidR="00592D69" w:rsidRDefault="00F835BD" w:rsidP="00F835BD">
      <w:pPr>
        <w:pStyle w:val="LetterBullet1Comp"/>
      </w:pPr>
      <w:r>
        <w:t xml:space="preserve">Administering </w:t>
      </w:r>
      <w:r w:rsidR="00592D69">
        <w:t>the Ryan White HIV/AIDS Program within Michigan;</w:t>
      </w:r>
    </w:p>
    <w:p w14:paraId="15C78075" w14:textId="6E08F037" w:rsidR="00592D69" w:rsidRDefault="00F835BD" w:rsidP="00F835BD">
      <w:pPr>
        <w:pStyle w:val="LetterBullet1Comp"/>
      </w:pPr>
      <w:r>
        <w:t xml:space="preserve">Providing </w:t>
      </w:r>
      <w:r w:rsidR="00592D69">
        <w:t>support and consultation to local health departments and other healthcare professionals;</w:t>
      </w:r>
    </w:p>
    <w:p w14:paraId="2197C160" w14:textId="5FC23C28" w:rsidR="00592D69" w:rsidRDefault="00F835BD" w:rsidP="00F835BD">
      <w:pPr>
        <w:pStyle w:val="LetterBullet1Comp"/>
      </w:pPr>
      <w:r>
        <w:t>Collecting</w:t>
      </w:r>
      <w:r w:rsidR="00592D69">
        <w:t>, analyzing</w:t>
      </w:r>
      <w:r w:rsidR="00703C75">
        <w:t>,</w:t>
      </w:r>
      <w:r w:rsidR="00592D69">
        <w:t xml:space="preserve"> and sharing data on HIV and STIs;</w:t>
      </w:r>
    </w:p>
    <w:p w14:paraId="55E2548B" w14:textId="7845E5FF" w:rsidR="00592D69" w:rsidRDefault="00F835BD" w:rsidP="00F835BD">
      <w:pPr>
        <w:pStyle w:val="LetterBullet1Comp"/>
      </w:pPr>
      <w:r>
        <w:t xml:space="preserve">Implementing </w:t>
      </w:r>
      <w:r w:rsidR="00592D69">
        <w:t>evidence-based programs and strategies to control HIV and STIs;</w:t>
      </w:r>
    </w:p>
    <w:p w14:paraId="66D23C13" w14:textId="088D7008" w:rsidR="00592D69" w:rsidRDefault="00F835BD" w:rsidP="00F835BD">
      <w:pPr>
        <w:pStyle w:val="LetterBullet1Comp"/>
      </w:pPr>
      <w:r>
        <w:t xml:space="preserve">Engaging </w:t>
      </w:r>
      <w:r w:rsidR="00592D69">
        <w:t>in special studies related to the control of HIV and STIs; and</w:t>
      </w:r>
    </w:p>
    <w:p w14:paraId="2A578E1A" w14:textId="35225B95" w:rsidR="00592D69" w:rsidRDefault="00F835BD" w:rsidP="00592D69">
      <w:pPr>
        <w:pStyle w:val="LetterBullet1"/>
      </w:pPr>
      <w:r>
        <w:t xml:space="preserve">Acting </w:t>
      </w:r>
      <w:r w:rsidR="00592D69">
        <w:t>as a liaison with the Centers for Disease Prevention and Control (CDC) and other federal partners on HIV</w:t>
      </w:r>
      <w:r w:rsidR="00703C75">
        <w:t>-</w:t>
      </w:r>
      <w:r w:rsidR="00592D69">
        <w:t xml:space="preserve"> and STI</w:t>
      </w:r>
      <w:r w:rsidR="00703C75">
        <w:t>-</w:t>
      </w:r>
      <w:r w:rsidR="00592D69">
        <w:t>related issues.</w:t>
      </w:r>
      <w:r>
        <w:rPr>
          <w:rStyle w:val="FootnoteReference"/>
        </w:rPr>
        <w:footnoteReference w:id="2"/>
      </w:r>
    </w:p>
    <w:p w14:paraId="6E62DD55" w14:textId="5B26BE3B" w:rsidR="00592D69" w:rsidRDefault="00F835BD" w:rsidP="00385377">
      <w:pPr>
        <w:pStyle w:val="LetterBody"/>
        <w:keepLines/>
      </w:pPr>
      <w:r>
        <w:t xml:space="preserve">We also understand that </w:t>
      </w:r>
      <w:r w:rsidRPr="00F835BD">
        <w:t xml:space="preserve">STD Surveillance, Prevention, and Care programs </w:t>
      </w:r>
      <w:r>
        <w:t>use a signif</w:t>
      </w:r>
      <w:r w:rsidR="00137C07">
        <w:t>ic</w:t>
      </w:r>
      <w:r>
        <w:t>ant number of systems to collect HIV and STD-related data, which results in duplicative data entry, manual linking of data, duplicative client-contact efforts, data silos that reduce transparency, and</w:t>
      </w:r>
      <w:r w:rsidR="00F424DE">
        <w:t>,</w:t>
      </w:r>
      <w:r>
        <w:t xml:space="preserve"> most importantly</w:t>
      </w:r>
      <w:r w:rsidR="00F424DE">
        <w:t>,</w:t>
      </w:r>
      <w:r>
        <w:t xml:space="preserve"> delays in linking </w:t>
      </w:r>
      <w:r w:rsidR="00137C07">
        <w:t>cases</w:t>
      </w:r>
      <w:r>
        <w:t xml:space="preserve"> and engaging people into care.  The RFP indicates that </w:t>
      </w:r>
      <w:fldSimple w:instr=" DOCPROPERTY  Agency_Div_Short  \* MERGEFORMAT ">
        <w:r w:rsidR="0054275D">
          <w:t>DHSP</w:t>
        </w:r>
      </w:fldSimple>
      <w:r>
        <w:t xml:space="preserve"> is interested in consolidating the following eight systems into one, efficient, user-friendly, ADA-compliant, responsive web application:</w:t>
      </w:r>
    </w:p>
    <w:p w14:paraId="67469F04" w14:textId="77777777" w:rsidR="003858D5" w:rsidRPr="00581039" w:rsidRDefault="003858D5" w:rsidP="003858D5">
      <w:pPr>
        <w:pStyle w:val="LetterBullet1Comp"/>
      </w:pPr>
      <w:r w:rsidRPr="00581039">
        <w:t>CAREWare</w:t>
      </w:r>
    </w:p>
    <w:p w14:paraId="1B4F4761" w14:textId="77777777" w:rsidR="003858D5" w:rsidRPr="00581039" w:rsidRDefault="003858D5" w:rsidP="003858D5">
      <w:pPr>
        <w:pStyle w:val="LetterBullet1Comp"/>
      </w:pPr>
      <w:r w:rsidRPr="00581039">
        <w:t>Enhanced HIV/AIDS Reporting System (eHARS)</w:t>
      </w:r>
    </w:p>
    <w:p w14:paraId="4B721DD1" w14:textId="77777777" w:rsidR="003858D5" w:rsidRPr="00581039" w:rsidRDefault="003858D5" w:rsidP="003858D5">
      <w:pPr>
        <w:pStyle w:val="LetterBullet1Comp"/>
      </w:pPr>
      <w:r w:rsidRPr="00581039">
        <w:t>Advanced Public Health Information and Relational Mapping (APHIRM)</w:t>
      </w:r>
    </w:p>
    <w:p w14:paraId="73EEC300" w14:textId="77777777" w:rsidR="003858D5" w:rsidRPr="00581039" w:rsidRDefault="003858D5" w:rsidP="003858D5">
      <w:pPr>
        <w:pStyle w:val="LetterBullet1Comp"/>
      </w:pPr>
      <w:r w:rsidRPr="00581039">
        <w:t>Michigan Drug Assistance Program (MiDAP)</w:t>
      </w:r>
    </w:p>
    <w:p w14:paraId="29BBBC4E" w14:textId="77777777" w:rsidR="003858D5" w:rsidRPr="00581039" w:rsidRDefault="003858D5" w:rsidP="003858D5">
      <w:pPr>
        <w:pStyle w:val="LetterBullet1Comp"/>
      </w:pPr>
      <w:r w:rsidRPr="00581039">
        <w:t>ScriptGuide Rx</w:t>
      </w:r>
    </w:p>
    <w:p w14:paraId="2233C5FE" w14:textId="67D0BBE1" w:rsidR="003858D5" w:rsidRPr="00581039" w:rsidRDefault="003858D5" w:rsidP="003858D5">
      <w:pPr>
        <w:pStyle w:val="LetterBullet1Comp"/>
      </w:pPr>
      <w:r w:rsidRPr="00581039">
        <w:t>Michigan Disease Surveillance Systems (MDSS)</w:t>
      </w:r>
      <w:r w:rsidR="00A37744">
        <w:t xml:space="preserve"> </w:t>
      </w:r>
      <w:r w:rsidR="00F25316">
        <w:t xml:space="preserve">current functionality </w:t>
      </w:r>
      <w:r w:rsidR="00A37744">
        <w:t>for diseases under HIV and STD</w:t>
      </w:r>
    </w:p>
    <w:p w14:paraId="373F69F4" w14:textId="77777777" w:rsidR="003858D5" w:rsidRPr="00581039" w:rsidRDefault="003858D5" w:rsidP="003858D5">
      <w:pPr>
        <w:pStyle w:val="LetterBullet1Comp"/>
      </w:pPr>
      <w:r w:rsidRPr="00581039">
        <w:t>Human Immunodeficiency Virus Laboratory Management System (HIVLMS)</w:t>
      </w:r>
    </w:p>
    <w:p w14:paraId="16D096D3" w14:textId="77777777" w:rsidR="003858D5" w:rsidRPr="00581039" w:rsidRDefault="003858D5" w:rsidP="003858D5">
      <w:pPr>
        <w:pStyle w:val="LetterBullet1Last"/>
      </w:pPr>
      <w:r w:rsidRPr="00581039">
        <w:t>HP Enterprise Content Manager</w:t>
      </w:r>
    </w:p>
    <w:p w14:paraId="18F0C980" w14:textId="55251F9D" w:rsidR="003858D5" w:rsidRDefault="003858D5" w:rsidP="00385377">
      <w:pPr>
        <w:pStyle w:val="LetterBody"/>
        <w:keepLines/>
      </w:pPr>
      <w:r>
        <w:t>KL&amp;A is proposing a custom solution that will leverage existing functionality from our platform, called KL&amp;A Core, to reduce the time and cost of developing a custom solution.  Functions such as user security, notifications, letter generation, searches, dashboard</w:t>
      </w:r>
      <w:r w:rsidR="00137C07">
        <w:t>s</w:t>
      </w:r>
      <w:r>
        <w:t xml:space="preserve">, and notifications can be leveraged and customized to meet </w:t>
      </w:r>
      <w:r w:rsidR="00E553B9">
        <w:fldChar w:fldCharType="begin"/>
      </w:r>
      <w:r w:rsidR="00E553B9">
        <w:instrText xml:space="preserve"> DOCPROPERTY  Agency_Div_Short  \* MERGEFORMAT </w:instrText>
      </w:r>
      <w:r w:rsidR="00E553B9">
        <w:fldChar w:fldCharType="separate"/>
      </w:r>
      <w:r w:rsidR="0054275D">
        <w:t>DHSP</w:t>
      </w:r>
      <w:r w:rsidR="00E553B9">
        <w:fldChar w:fldCharType="end"/>
      </w:r>
      <w:r>
        <w:t>’s exact needs.</w:t>
      </w:r>
    </w:p>
    <w:p w14:paraId="00D9DE97" w14:textId="1862B08E" w:rsidR="00F835BD" w:rsidRDefault="005B2259" w:rsidP="00385377">
      <w:pPr>
        <w:pStyle w:val="LetterBody"/>
        <w:keepLines/>
      </w:pPr>
      <w:r>
        <w:rPr>
          <w:noProof/>
        </w:rPr>
        <w:lastRenderedPageBreak/>
        <w:drawing>
          <wp:anchor distT="0" distB="0" distL="114300" distR="114300" simplePos="0" relativeHeight="251657222" behindDoc="1" locked="0" layoutInCell="1" allowOverlap="1" wp14:anchorId="5C0C1E9F" wp14:editId="33A8C807">
            <wp:simplePos x="0" y="0"/>
            <wp:positionH relativeFrom="margin">
              <wp:align>right</wp:align>
            </wp:positionH>
            <wp:positionV relativeFrom="paragraph">
              <wp:posOffset>24765</wp:posOffset>
            </wp:positionV>
            <wp:extent cx="2846070" cy="1711325"/>
            <wp:effectExtent l="0" t="0" r="0" b="3175"/>
            <wp:wrapSquare wrapText="bothSides"/>
            <wp:docPr id="1115" name="Picture 1115" descr="P190L5#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Artboard 8.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46070" cy="1711325"/>
                    </a:xfrm>
                    <a:prstGeom prst="rect">
                      <a:avLst/>
                    </a:prstGeom>
                  </pic:spPr>
                </pic:pic>
              </a:graphicData>
            </a:graphic>
            <wp14:sizeRelH relativeFrom="margin">
              <wp14:pctWidth>0</wp14:pctWidth>
            </wp14:sizeRelH>
            <wp14:sizeRelV relativeFrom="margin">
              <wp14:pctHeight>0</wp14:pctHeight>
            </wp14:sizeRelV>
          </wp:anchor>
        </w:drawing>
      </w:r>
      <w:r w:rsidR="003858D5">
        <w:t xml:space="preserve">In addition to leveraging functionality, we can apply domain knowledge and functional concepts from other MDHHS systems that we developed, such as </w:t>
      </w:r>
      <w:r w:rsidR="00137C07">
        <w:t>CSHCS</w:t>
      </w:r>
      <w:r w:rsidR="003858D5">
        <w:t xml:space="preserve"> </w:t>
      </w:r>
      <w:r w:rsidR="00137C07">
        <w:t>and TED</w:t>
      </w:r>
      <w:r w:rsidR="003858D5">
        <w:t xml:space="preserve">.  </w:t>
      </w:r>
      <w:proofErr w:type="gramStart"/>
      <w:r w:rsidR="003858D5">
        <w:t>Both of these</w:t>
      </w:r>
      <w:proofErr w:type="gramEnd"/>
      <w:r w:rsidR="003858D5">
        <w:t xml:space="preserve"> systems are case management systems that provide similar functionality to that which </w:t>
      </w:r>
      <w:r w:rsidR="00E553B9">
        <w:fldChar w:fldCharType="begin"/>
      </w:r>
      <w:r w:rsidR="00E553B9">
        <w:instrText xml:space="preserve"> DOCPROPERTY  Agency_Div_Short  \* MERGEF</w:instrText>
      </w:r>
      <w:r w:rsidR="00E553B9">
        <w:instrText xml:space="preserve">ORMAT </w:instrText>
      </w:r>
      <w:r w:rsidR="00E553B9">
        <w:fldChar w:fldCharType="separate"/>
      </w:r>
      <w:r w:rsidR="0054275D">
        <w:t>DHSP</w:t>
      </w:r>
      <w:r w:rsidR="00E553B9">
        <w:fldChar w:fldCharType="end"/>
      </w:r>
      <w:r w:rsidR="003858D5">
        <w:t xml:space="preserve"> has requested.  We can use what we’ve learned from CSHCS to construct eligibility determination logic and we intend to apply case management, configurable workflow, and interface monitoring concepts from TED.</w:t>
      </w:r>
    </w:p>
    <w:p w14:paraId="7EE86D61" w14:textId="748D8DD9" w:rsidR="003858D5" w:rsidRPr="00581039" w:rsidRDefault="003858D5" w:rsidP="003858D5">
      <w:pPr>
        <w:pStyle w:val="LetterBodyKWN"/>
      </w:pPr>
      <w:r>
        <w:t xml:space="preserve">We are </w:t>
      </w:r>
      <w:r w:rsidRPr="00581039">
        <w:t xml:space="preserve">proposing a custom solution that will be hosted by DTMB in the State’s Azure or NGDI environment.  We will build the solution in collaboration with </w:t>
      </w:r>
      <w:r w:rsidR="00E553B9">
        <w:fldChar w:fldCharType="begin"/>
      </w:r>
      <w:r w:rsidR="00E553B9">
        <w:instrText xml:space="preserve"> DOCPROPERTY  Agency_Div_Short  \* MERGEFORMAT </w:instrText>
      </w:r>
      <w:r w:rsidR="00E553B9">
        <w:fldChar w:fldCharType="separate"/>
      </w:r>
      <w:r w:rsidR="0054275D">
        <w:t>DHSP</w:t>
      </w:r>
      <w:r w:rsidR="00E553B9">
        <w:fldChar w:fldCharType="end"/>
      </w:r>
      <w:r w:rsidRPr="00581039">
        <w:t xml:space="preserve"> business owners and other identified stakeholders, resulting in a solution that meets all of </w:t>
      </w:r>
      <w:r w:rsidR="00E553B9">
        <w:fldChar w:fldCharType="begin"/>
      </w:r>
      <w:r w:rsidR="00E553B9">
        <w:instrText xml:space="preserve"> DOCPROPERTY  Agency_Div_Short  \* MERGEFORMAT </w:instrText>
      </w:r>
      <w:r w:rsidR="00E553B9">
        <w:fldChar w:fldCharType="separate"/>
      </w:r>
      <w:r w:rsidR="0054275D">
        <w:t>DHSP</w:t>
      </w:r>
      <w:r w:rsidR="00E553B9">
        <w:fldChar w:fldCharType="end"/>
      </w:r>
      <w:r w:rsidRPr="00581039">
        <w:t>’s business needs exactly.  The solution we are proposing will:</w:t>
      </w:r>
    </w:p>
    <w:p w14:paraId="35B916D4" w14:textId="77777777" w:rsidR="003858D5" w:rsidRPr="00581039" w:rsidRDefault="003858D5" w:rsidP="003858D5">
      <w:pPr>
        <w:pStyle w:val="LetterBullet1"/>
      </w:pPr>
      <w:r w:rsidRPr="00581039">
        <w:rPr>
          <w:b/>
        </w:rPr>
        <w:t>Reduce time and cost</w:t>
      </w:r>
      <w:r w:rsidRPr="00581039">
        <w:t xml:space="preserve"> by eliminating duplicative data entry and manual linking of data, as well as automating data collection processes.</w:t>
      </w:r>
    </w:p>
    <w:p w14:paraId="18AD8EC5" w14:textId="77777777" w:rsidR="003858D5" w:rsidRPr="00581039" w:rsidRDefault="003858D5" w:rsidP="003858D5">
      <w:pPr>
        <w:pStyle w:val="LetterBullet1"/>
      </w:pPr>
      <w:r w:rsidRPr="00581039">
        <w:rPr>
          <w:b/>
        </w:rPr>
        <w:t xml:space="preserve">Improve data integrity </w:t>
      </w:r>
      <w:r w:rsidRPr="00581039">
        <w:t>by consolidating dispersed data into an efficient, normalized data model and implementing improved data validation and duplicate prevention logic.</w:t>
      </w:r>
    </w:p>
    <w:p w14:paraId="554AE78B" w14:textId="77777777" w:rsidR="003858D5" w:rsidRPr="00581039" w:rsidRDefault="003858D5" w:rsidP="003858D5">
      <w:pPr>
        <w:pStyle w:val="LetterBullet1"/>
      </w:pPr>
      <w:r w:rsidRPr="00581039">
        <w:rPr>
          <w:b/>
        </w:rPr>
        <w:t>Improve access to care</w:t>
      </w:r>
      <w:r w:rsidRPr="00581039">
        <w:t xml:space="preserve"> by reducing delays in case progression through streamlined workflows with systematic work assignments, notifications, and dashboards that keep all stakeholders informed and on track. </w:t>
      </w:r>
    </w:p>
    <w:p w14:paraId="35A1A061" w14:textId="096DE740" w:rsidR="003858D5" w:rsidRPr="00581039" w:rsidRDefault="003858D5" w:rsidP="003858D5">
      <w:pPr>
        <w:pStyle w:val="LetterBullet1"/>
      </w:pPr>
      <w:r w:rsidRPr="00581039">
        <w:rPr>
          <w:b/>
        </w:rPr>
        <w:t xml:space="preserve">Improve client engagement </w:t>
      </w:r>
      <w:r w:rsidRPr="00581039">
        <w:t xml:space="preserve">by facilitating communication with clients through a user-friendly, integrated </w:t>
      </w:r>
      <w:r w:rsidR="000E53A7">
        <w:t>eligibility/</w:t>
      </w:r>
      <w:r w:rsidRPr="00581039">
        <w:t>client portal.</w:t>
      </w:r>
    </w:p>
    <w:p w14:paraId="14927DC3" w14:textId="77777777" w:rsidR="003858D5" w:rsidRPr="00581039" w:rsidRDefault="003858D5" w:rsidP="003858D5">
      <w:pPr>
        <w:pStyle w:val="LetterBullet1"/>
      </w:pPr>
      <w:r w:rsidRPr="00581039">
        <w:rPr>
          <w:b/>
        </w:rPr>
        <w:t>Reduce frustration for all stakeholders</w:t>
      </w:r>
      <w:r w:rsidRPr="00581039">
        <w:t xml:space="preserve"> by eliminating data silos, facilitating communications between all stakeholders, automating data collection and repetitive tasks, and providing an efficient, user-friendly solution that will give all stakeholders access to the information they need in one place. </w:t>
      </w:r>
    </w:p>
    <w:p w14:paraId="52EF511E" w14:textId="77777777" w:rsidR="003858D5" w:rsidRPr="00581039" w:rsidRDefault="003858D5" w:rsidP="003858D5">
      <w:pPr>
        <w:pStyle w:val="LetterBullet1Last"/>
      </w:pPr>
      <w:r w:rsidRPr="00581039">
        <w:rPr>
          <w:b/>
        </w:rPr>
        <w:t>Improve allocation of resources</w:t>
      </w:r>
      <w:r w:rsidRPr="00581039">
        <w:t xml:space="preserve"> by providing analytics that support data-driven decision-making through an integration with the State’s instance of Power BI. </w:t>
      </w:r>
    </w:p>
    <w:p w14:paraId="01CAAB36" w14:textId="66578877" w:rsidR="0021545F" w:rsidRPr="00A90FE0" w:rsidRDefault="003858D5" w:rsidP="0021545F">
      <w:pPr>
        <w:pStyle w:val="LetterBullet1Last"/>
      </w:pPr>
      <w:r w:rsidRPr="00A90FE0">
        <w:rPr>
          <w:b/>
        </w:rPr>
        <w:t>Lower total cost of ownership</w:t>
      </w:r>
      <w:r w:rsidR="0021545F" w:rsidRPr="00A90FE0">
        <w:t>—</w:t>
      </w:r>
      <w:r>
        <w:t>maintaining, supporting, and hosting one system, instead of eight, means lower costs all around</w:t>
      </w:r>
      <w:r w:rsidR="0021545F" w:rsidRPr="00A90FE0">
        <w:t>.</w:t>
      </w:r>
      <w:r>
        <w:t xml:space="preserve">  Using existing State technology, such as MiLogin, FileNet, and Power BI also produces cost savings.  Additionally, a common solution with a consistent user experience will reduce training costs because users will be able to assist each other across the HIV-STD ecosystem.  </w:t>
      </w:r>
    </w:p>
    <w:p w14:paraId="774B55BC" w14:textId="25982352" w:rsidR="0021545F" w:rsidRPr="00A90FE0" w:rsidRDefault="0021545F" w:rsidP="0021545F">
      <w:pPr>
        <w:pStyle w:val="LetterBullet1Last"/>
      </w:pPr>
      <w:r w:rsidRPr="00A90FE0">
        <w:rPr>
          <w:b/>
        </w:rPr>
        <w:t>Peace of mind</w:t>
      </w:r>
      <w:r w:rsidRPr="00A90FE0">
        <w:t>—</w:t>
      </w:r>
      <w:r w:rsidR="003858D5">
        <w:t xml:space="preserve">the </w:t>
      </w:r>
      <w:fldSimple w:instr=" DOCPROPERTY  ProgramName_Short  \* MERGEFORMAT ">
        <w:r w:rsidR="0054275D">
          <w:t>MIDASH Solution</w:t>
        </w:r>
      </w:fldSimple>
      <w:r w:rsidRPr="00A90FE0">
        <w:t xml:space="preserve"> </w:t>
      </w:r>
      <w:r w:rsidR="003858D5">
        <w:t xml:space="preserve">will be </w:t>
      </w:r>
      <w:r w:rsidRPr="00A90FE0">
        <w:t>a highly</w:t>
      </w:r>
      <w:r w:rsidR="00666E51">
        <w:t xml:space="preserve"> </w:t>
      </w:r>
      <w:r w:rsidRPr="00A90FE0">
        <w:t>secure system, architected in a modern framework</w:t>
      </w:r>
      <w:r w:rsidR="003858D5">
        <w:t>,</w:t>
      </w:r>
      <w:r w:rsidRPr="00A90FE0">
        <w:t xml:space="preserve"> and hosted in </w:t>
      </w:r>
      <w:r w:rsidR="003858D5">
        <w:t>the State’s GovCloud environment</w:t>
      </w:r>
      <w:r w:rsidRPr="00A90FE0">
        <w:t xml:space="preserve">.  Additionally, KL&amp;A is a vendor with a proven track record of delivering State of Michigan enterprise solutions, like </w:t>
      </w:r>
      <w:r w:rsidR="003858D5">
        <w:t>CSHCS, TED, and MiCaRS</w:t>
      </w:r>
      <w:r w:rsidRPr="00A90FE0">
        <w:t xml:space="preserve">.  </w:t>
      </w:r>
      <w:r w:rsidR="00E553B9">
        <w:fldChar w:fldCharType="begin"/>
      </w:r>
      <w:r w:rsidR="00E553B9">
        <w:instrText xml:space="preserve"> DOCPROPE</w:instrText>
      </w:r>
      <w:r w:rsidR="00E553B9">
        <w:instrText xml:space="preserve">RTY  Agency_Div_Short  \* MERGEFORMAT </w:instrText>
      </w:r>
      <w:r w:rsidR="00E553B9">
        <w:fldChar w:fldCharType="separate"/>
      </w:r>
      <w:r w:rsidR="0054275D">
        <w:t>DHSP</w:t>
      </w:r>
      <w:r w:rsidR="00E553B9">
        <w:fldChar w:fldCharType="end"/>
      </w:r>
      <w:r w:rsidR="003858D5">
        <w:t xml:space="preserve"> </w:t>
      </w:r>
      <w:r w:rsidRPr="00A90FE0">
        <w:t>can rest assured that its data will be secure</w:t>
      </w:r>
      <w:r w:rsidR="00B62BA9">
        <w:t>,</w:t>
      </w:r>
      <w:r w:rsidRPr="00A90FE0">
        <w:t xml:space="preserve"> and that KL&amp;A will deliver an elegant solution that satisfies </w:t>
      </w:r>
      <w:r w:rsidR="00E553B9">
        <w:fldChar w:fldCharType="begin"/>
      </w:r>
      <w:r w:rsidR="00E553B9">
        <w:instrText xml:space="preserve"> DOCPROPERTY  Agency_Div_Short  \* MERGEFORMAT </w:instrText>
      </w:r>
      <w:r w:rsidR="00E553B9">
        <w:fldChar w:fldCharType="separate"/>
      </w:r>
      <w:r w:rsidR="0054275D">
        <w:t>DHSP</w:t>
      </w:r>
      <w:r w:rsidR="00E553B9">
        <w:fldChar w:fldCharType="end"/>
      </w:r>
      <w:r w:rsidRPr="00A90FE0">
        <w:t xml:space="preserve">’s business users and </w:t>
      </w:r>
      <w:r w:rsidR="003858D5">
        <w:t>clients</w:t>
      </w:r>
      <w:r w:rsidRPr="00A90FE0">
        <w:t xml:space="preserve">, on time and </w:t>
      </w:r>
      <w:r w:rsidR="00F715C8">
        <w:t>with</w:t>
      </w:r>
      <w:r w:rsidRPr="00A90FE0">
        <w:t>in budget.</w:t>
      </w:r>
    </w:p>
    <w:p w14:paraId="04DF1D4E" w14:textId="034D39FC" w:rsidR="00CE7AB6" w:rsidRDefault="00CE7AB6" w:rsidP="007E4E26">
      <w:pPr>
        <w:pStyle w:val="LetterBody"/>
      </w:pPr>
      <w:r w:rsidRPr="007E4E26">
        <w:lastRenderedPageBreak/>
        <w:t xml:space="preserve">To help evaluators envision </w:t>
      </w:r>
      <w:r w:rsidR="005B00C6">
        <w:t>our</w:t>
      </w:r>
      <w:r w:rsidRPr="007E4E26">
        <w:t xml:space="preserve"> proposed solution, we’ve provided a comprehensive </w:t>
      </w:r>
      <w:r w:rsidR="00A90FE0" w:rsidRPr="007E4E26">
        <w:t xml:space="preserve">description </w:t>
      </w:r>
      <w:r w:rsidR="005B00C6">
        <w:t>in the</w:t>
      </w:r>
      <w:r w:rsidR="007E4E26" w:rsidRPr="007E4E26">
        <w:t xml:space="preserve"> file:</w:t>
      </w:r>
      <w:r w:rsidR="00A90FE0" w:rsidRPr="007E4E26">
        <w:t xml:space="preserve"> </w:t>
      </w:r>
      <w:r w:rsidR="00E553B9">
        <w:fldChar w:fldCharType="begin"/>
      </w:r>
      <w:r w:rsidR="00E553B9">
        <w:instrText xml:space="preserve"> DOCPROPERTY  File_Narrative  \* MERGEFORMAT </w:instrText>
      </w:r>
      <w:r w:rsidR="00E553B9">
        <w:fldChar w:fldCharType="separate"/>
      </w:r>
      <w:r w:rsidR="0054275D">
        <w:t>11_MDHHS_MIDASH_SoftwareDescription_FromKLA.docx</w:t>
      </w:r>
      <w:r w:rsidR="00E553B9">
        <w:fldChar w:fldCharType="end"/>
      </w:r>
      <w:r w:rsidRPr="007E4E26">
        <w:t>.</w:t>
      </w:r>
    </w:p>
    <w:p w14:paraId="6B836B13" w14:textId="7E4375FE" w:rsidR="003858D5" w:rsidRDefault="003858D5" w:rsidP="003858D5">
      <w:pPr>
        <w:pStyle w:val="LetterBodyKWN"/>
      </w:pPr>
      <w:r>
        <w:t>Finally, KL&amp;A understand</w:t>
      </w:r>
      <w:r w:rsidR="00D065D2">
        <w:t>s</w:t>
      </w:r>
      <w:r>
        <w:t xml:space="preserve"> that there are over 6000 users of the existing legacy systems that will need:</w:t>
      </w:r>
    </w:p>
    <w:p w14:paraId="7A762799" w14:textId="62C4EFF6" w:rsidR="003858D5" w:rsidRDefault="003858D5" w:rsidP="008E01F4">
      <w:pPr>
        <w:pStyle w:val="LetterBullet1"/>
      </w:pPr>
      <w:r>
        <w:t>Communication about the impending changes and the reasons for those changes that will excite and engage them</w:t>
      </w:r>
      <w:r w:rsidR="008E01F4">
        <w:t xml:space="preserve"> to mitigate </w:t>
      </w:r>
      <w:r w:rsidR="00703C75">
        <w:t xml:space="preserve">the </w:t>
      </w:r>
      <w:r w:rsidR="008E01F4">
        <w:t>risk of resistance</w:t>
      </w:r>
      <w:r>
        <w:t xml:space="preserve">, </w:t>
      </w:r>
    </w:p>
    <w:p w14:paraId="2C6B5D0A" w14:textId="753C1F65" w:rsidR="003858D5" w:rsidRDefault="003858D5" w:rsidP="008E01F4">
      <w:pPr>
        <w:pStyle w:val="LetterBullet1"/>
      </w:pPr>
      <w:r>
        <w:t>Com</w:t>
      </w:r>
      <w:r w:rsidR="00137C07">
        <w:t>munication about training opport</w:t>
      </w:r>
      <w:r>
        <w:t>unities and implementation events that will prepare them for the change,</w:t>
      </w:r>
    </w:p>
    <w:p w14:paraId="5FF75937" w14:textId="06975AA0" w:rsidR="003858D5" w:rsidRDefault="003858D5" w:rsidP="008E01F4">
      <w:pPr>
        <w:pStyle w:val="LetterBullet1"/>
      </w:pPr>
      <w:r>
        <w:t xml:space="preserve">Training to be successful, </w:t>
      </w:r>
      <w:r w:rsidR="00137C07">
        <w:t>and</w:t>
      </w:r>
    </w:p>
    <w:p w14:paraId="19D193CE" w14:textId="61E124F9" w:rsidR="003858D5" w:rsidRDefault="003858D5" w:rsidP="00E2146F">
      <w:pPr>
        <w:pStyle w:val="LetterBullet1"/>
      </w:pPr>
      <w:r>
        <w:t xml:space="preserve">Easy-to-use, self-help </w:t>
      </w:r>
      <w:r w:rsidR="00137C07">
        <w:t xml:space="preserve">resources, and a </w:t>
      </w:r>
      <w:r>
        <w:t xml:space="preserve">support system to help them if they encounter difficulties. </w:t>
      </w:r>
    </w:p>
    <w:p w14:paraId="0BE8A7B6" w14:textId="091F32D5" w:rsidR="003858D5" w:rsidRDefault="005B00C6" w:rsidP="007B3D82">
      <w:pPr>
        <w:pStyle w:val="LetterBody"/>
      </w:pPr>
      <w:r>
        <w:t xml:space="preserve">KL&amp;A </w:t>
      </w:r>
      <w:r w:rsidR="00573DFB">
        <w:t>plans to</w:t>
      </w:r>
      <w:r w:rsidR="00E81283">
        <w:t xml:space="preserve"> partner with Springboard Consulting</w:t>
      </w:r>
      <w:r w:rsidR="00257987">
        <w:t xml:space="preserve"> </w:t>
      </w:r>
      <w:r w:rsidR="005239FE">
        <w:t xml:space="preserve">to provide </w:t>
      </w:r>
      <w:r w:rsidR="00257987">
        <w:t xml:space="preserve">organizational change management (OCM) </w:t>
      </w:r>
      <w:r w:rsidR="005239FE">
        <w:t>and training activities.  Springboard is a</w:t>
      </w:r>
      <w:r w:rsidR="007B3D82" w:rsidRPr="007B3D82">
        <w:t xml:space="preserve"> Michigan-based, woman-owned consultancy that specializes in preparing people for change</w:t>
      </w:r>
      <w:r w:rsidR="00573DFB">
        <w:t>,</w:t>
      </w:r>
      <w:r w:rsidR="007B3D82" w:rsidRPr="007B3D82">
        <w:t xml:space="preserve"> using a people-focused approach to ensure successful system implementations.  Springboard ensures organizations are prepared with the training, tools, and templates needed to reach their goals and experience the benefits of change.  </w:t>
      </w:r>
      <w:r w:rsidR="005239FE">
        <w:t>With</w:t>
      </w:r>
      <w:r w:rsidR="007B3D82" w:rsidRPr="007B3D82">
        <w:t xml:space="preserve"> over 20 years of experience leading change initiatives for private and public sector clients,</w:t>
      </w:r>
      <w:r w:rsidR="005239FE">
        <w:t xml:space="preserve"> </w:t>
      </w:r>
      <w:r w:rsidR="007B3D82" w:rsidRPr="007B3D82">
        <w:t>including the State of Michigan</w:t>
      </w:r>
      <w:r w:rsidR="00907F97">
        <w:t xml:space="preserve">, and </w:t>
      </w:r>
      <w:r w:rsidR="006C62E6">
        <w:t>several</w:t>
      </w:r>
      <w:r w:rsidR="00907F97">
        <w:t xml:space="preserve"> certifications, Springboard </w:t>
      </w:r>
      <w:r w:rsidR="00573DFB">
        <w:t xml:space="preserve">brings OCM expertise to the </w:t>
      </w:r>
      <w:fldSimple w:instr=" DOCPROPERTY  ProgramName_Short  \* MERGEFORMAT ">
        <w:r w:rsidR="00573DFB">
          <w:t>MIDASH Solution</w:t>
        </w:r>
      </w:fldSimple>
      <w:r w:rsidR="00573DFB">
        <w:t xml:space="preserve"> project</w:t>
      </w:r>
      <w:r w:rsidR="007B3D82" w:rsidRPr="007B3D82">
        <w:t>.</w:t>
      </w:r>
      <w:r w:rsidR="007B3D82">
        <w:t xml:space="preserve">  </w:t>
      </w:r>
      <w:r w:rsidR="001F0287">
        <w:t>Spring</w:t>
      </w:r>
      <w:r w:rsidR="00666E51">
        <w:t>board</w:t>
      </w:r>
      <w:r w:rsidR="001F0287">
        <w:t xml:space="preserve"> will </w:t>
      </w:r>
      <w:r w:rsidR="003858D5">
        <w:t>perform in-depth a</w:t>
      </w:r>
      <w:r w:rsidR="007E7603">
        <w:t>nalyses</w:t>
      </w:r>
      <w:r w:rsidR="003858D5">
        <w:t xml:space="preserve"> to determine how and</w:t>
      </w:r>
      <w:r w:rsidR="00137C07">
        <w:t xml:space="preserve"> when </w:t>
      </w:r>
      <w:r w:rsidR="00257987">
        <w:t xml:space="preserve">OCM </w:t>
      </w:r>
      <w:r w:rsidR="003858D5">
        <w:t xml:space="preserve">activities need to be executed and how </w:t>
      </w:r>
      <w:fldSimple w:instr=" DOCPROPERTY  Agency_Div_Short  \* MERGEFORMAT ">
        <w:r w:rsidR="0054275D">
          <w:t>DHSP</w:t>
        </w:r>
      </w:fldSimple>
      <w:r w:rsidR="003858D5">
        <w:t xml:space="preserve"> can evaluate and monitor preparedness to mitigate risk.  </w:t>
      </w:r>
      <w:r w:rsidR="007B3D82">
        <w:t>They</w:t>
      </w:r>
      <w:r w:rsidR="003858D5">
        <w:t xml:space="preserve"> will work with </w:t>
      </w:r>
      <w:r w:rsidR="00E553B9">
        <w:fldChar w:fldCharType="begin"/>
      </w:r>
      <w:r w:rsidR="00E553B9">
        <w:instrText xml:space="preserve"> DOCPROPERTY  Agency_Div_Short  \* MERGEFORMAT </w:instrText>
      </w:r>
      <w:r w:rsidR="00E553B9">
        <w:fldChar w:fldCharType="separate"/>
      </w:r>
      <w:r w:rsidR="0054275D">
        <w:t>DHSP</w:t>
      </w:r>
      <w:r w:rsidR="00E553B9">
        <w:fldChar w:fldCharType="end"/>
      </w:r>
      <w:r w:rsidR="003858D5">
        <w:t xml:space="preserve"> </w:t>
      </w:r>
      <w:r w:rsidR="007B3D82">
        <w:t xml:space="preserve">and the KL&amp;A </w:t>
      </w:r>
      <w:r w:rsidR="00257987">
        <w:t xml:space="preserve">technical team </w:t>
      </w:r>
      <w:r w:rsidR="001F0287">
        <w:t>to ensure OCM, training, and implementation activities are coor</w:t>
      </w:r>
      <w:r w:rsidR="00944B56">
        <w:t>dinated</w:t>
      </w:r>
      <w:r w:rsidR="00CA1C8A">
        <w:t xml:space="preserve">.  They will </w:t>
      </w:r>
      <w:r w:rsidR="003858D5">
        <w:t>follow the Prosci</w:t>
      </w:r>
      <w:r w:rsidR="003858D5" w:rsidRPr="003858D5">
        <w:rPr>
          <w:rFonts w:cs="Calibri Light"/>
          <w:vertAlign w:val="superscript"/>
        </w:rPr>
        <w:t>©</w:t>
      </w:r>
      <w:r w:rsidR="003858D5">
        <w:t xml:space="preserve"> methodology to develop an effective OCM strategy</w:t>
      </w:r>
      <w:r w:rsidR="008E01F4">
        <w:t xml:space="preserve"> that will:</w:t>
      </w:r>
    </w:p>
    <w:p w14:paraId="7B55C9D9" w14:textId="056FB6D5" w:rsidR="003858D5" w:rsidRDefault="003858D5" w:rsidP="003858D5">
      <w:pPr>
        <w:pStyle w:val="LetterBullet1Comp"/>
      </w:pPr>
      <w:r>
        <w:t>Achieve successful adoption of new processes, roles</w:t>
      </w:r>
      <w:r w:rsidR="008E01F4">
        <w:t>,</w:t>
      </w:r>
      <w:r>
        <w:t xml:space="preserve"> and technology;</w:t>
      </w:r>
    </w:p>
    <w:p w14:paraId="252D7103" w14:textId="64600227" w:rsidR="003858D5" w:rsidRDefault="008E01F4" w:rsidP="003858D5">
      <w:pPr>
        <w:pStyle w:val="LetterBullet1Comp"/>
      </w:pPr>
      <w:r>
        <w:t>Develop a change-</w:t>
      </w:r>
      <w:r w:rsidR="00C20D62">
        <w:t>champion n</w:t>
      </w:r>
      <w:r w:rsidR="007E7603">
        <w:t>etwork to support change-</w:t>
      </w:r>
      <w:r w:rsidR="003858D5">
        <w:t>enablement activities; and</w:t>
      </w:r>
    </w:p>
    <w:p w14:paraId="5B553836" w14:textId="5A7A6E1C" w:rsidR="003858D5" w:rsidRDefault="003858D5" w:rsidP="003858D5">
      <w:pPr>
        <w:pStyle w:val="LetterBullet1Last"/>
      </w:pPr>
      <w:r>
        <w:t>Develop and sustain change competency.</w:t>
      </w:r>
    </w:p>
    <w:p w14:paraId="2EA4CF7C" w14:textId="3559DBB3" w:rsidR="007E7603" w:rsidRPr="007E7603" w:rsidRDefault="008E01F4" w:rsidP="007E7603">
      <w:pPr>
        <w:pStyle w:val="LetterBodyKWN"/>
      </w:pPr>
      <w:r>
        <w:t xml:space="preserve">From the </w:t>
      </w:r>
      <w:r w:rsidR="00D065D2">
        <w:t xml:space="preserve">OCM </w:t>
      </w:r>
      <w:r>
        <w:t xml:space="preserve">strategy, </w:t>
      </w:r>
      <w:r w:rsidR="00666E51">
        <w:t>they</w:t>
      </w:r>
      <w:r>
        <w:t xml:space="preserve"> wil</w:t>
      </w:r>
      <w:r w:rsidR="007E7603">
        <w:t xml:space="preserve">l </w:t>
      </w:r>
      <w:bookmarkStart w:id="1" w:name="_Toc62132298"/>
      <w:r w:rsidR="007E7603">
        <w:t>create a</w:t>
      </w:r>
      <w:r w:rsidR="007E7603" w:rsidRPr="007E7603">
        <w:t xml:space="preserve"> thorough </w:t>
      </w:r>
      <w:r w:rsidR="007E7603">
        <w:t>OCM</w:t>
      </w:r>
      <w:r w:rsidR="007E7603" w:rsidRPr="007E7603">
        <w:t xml:space="preserve"> Plan that considers user influence, training, documentation, and implementation needs, as w</w:t>
      </w:r>
      <w:r w:rsidR="007E7603">
        <w:t>ell as timing.  The OCM Plan will be designed to</w:t>
      </w:r>
      <w:r w:rsidR="007E7603" w:rsidRPr="007E7603">
        <w:t xml:space="preserve"> minimize user resistance, reduce </w:t>
      </w:r>
      <w:r w:rsidR="00703C75">
        <w:t xml:space="preserve">the </w:t>
      </w:r>
      <w:r w:rsidR="007E7603" w:rsidRPr="007E7603">
        <w:t>learning curve and frustration, empower users to support themselves and one another, avoid technical issues, and generally provide a seamless transition.  The plan will include several role-based elements and activities tailored to move HIV/STD stakeholders forward, such as:</w:t>
      </w:r>
    </w:p>
    <w:p w14:paraId="03B88E7C" w14:textId="181C5A2C" w:rsidR="007E7603" w:rsidRPr="007E7603" w:rsidRDefault="007E7603" w:rsidP="007E7603">
      <w:pPr>
        <w:pStyle w:val="LetterBullet1Comp"/>
        <w:rPr>
          <w:rFonts w:eastAsiaTheme="minorHAnsi"/>
        </w:rPr>
      </w:pPr>
      <w:r w:rsidRPr="007E7603">
        <w:rPr>
          <w:rFonts w:eastAsiaTheme="minorHAnsi"/>
        </w:rPr>
        <w:t>Communication planning</w:t>
      </w:r>
      <w:r>
        <w:rPr>
          <w:rFonts w:eastAsiaTheme="minorHAnsi"/>
        </w:rPr>
        <w:t>;</w:t>
      </w:r>
    </w:p>
    <w:p w14:paraId="5A3ED4A1" w14:textId="12BBFC7D" w:rsidR="007E7603" w:rsidRPr="007E7603" w:rsidRDefault="007E7603" w:rsidP="007E7603">
      <w:pPr>
        <w:pStyle w:val="LetterBullet1Comp"/>
        <w:rPr>
          <w:rFonts w:eastAsiaTheme="minorHAnsi"/>
        </w:rPr>
      </w:pPr>
      <w:r w:rsidRPr="007E7603">
        <w:rPr>
          <w:rFonts w:eastAsiaTheme="minorHAnsi"/>
        </w:rPr>
        <w:t>Project sponsor activities planning</w:t>
      </w:r>
      <w:r>
        <w:rPr>
          <w:rFonts w:eastAsiaTheme="minorHAnsi"/>
        </w:rPr>
        <w:t>;</w:t>
      </w:r>
    </w:p>
    <w:p w14:paraId="37701D6C" w14:textId="50D20B38" w:rsidR="007E7603" w:rsidRPr="007E7603" w:rsidRDefault="007E7603" w:rsidP="007E7603">
      <w:pPr>
        <w:pStyle w:val="LetterBullet1Comp"/>
        <w:rPr>
          <w:rFonts w:eastAsiaTheme="minorHAnsi"/>
        </w:rPr>
      </w:pPr>
      <w:r w:rsidRPr="007E7603">
        <w:rPr>
          <w:rFonts w:eastAsiaTheme="minorHAnsi"/>
        </w:rPr>
        <w:t>Manager and supervisor coaching</w:t>
      </w:r>
      <w:r>
        <w:rPr>
          <w:rFonts w:eastAsiaTheme="minorHAnsi"/>
        </w:rPr>
        <w:t>;</w:t>
      </w:r>
    </w:p>
    <w:p w14:paraId="63259884" w14:textId="25054BF2" w:rsidR="007E7603" w:rsidRPr="007E7603" w:rsidRDefault="007E7603" w:rsidP="007E7603">
      <w:pPr>
        <w:pStyle w:val="LetterBullet1Comp"/>
        <w:rPr>
          <w:rFonts w:eastAsiaTheme="minorHAnsi"/>
        </w:rPr>
      </w:pPr>
      <w:r w:rsidRPr="007E7603">
        <w:rPr>
          <w:rFonts w:eastAsiaTheme="minorHAnsi"/>
        </w:rPr>
        <w:t>Preparedness planning and monitoring</w:t>
      </w:r>
      <w:r>
        <w:rPr>
          <w:rFonts w:eastAsiaTheme="minorHAnsi"/>
        </w:rPr>
        <w:t>;</w:t>
      </w:r>
    </w:p>
    <w:p w14:paraId="3458E974" w14:textId="325DC63D" w:rsidR="007E7603" w:rsidRPr="007E7603" w:rsidRDefault="007E7603" w:rsidP="007E7603">
      <w:pPr>
        <w:pStyle w:val="LetterBullet1Comp"/>
        <w:rPr>
          <w:rFonts w:eastAsiaTheme="minorHAnsi"/>
        </w:rPr>
      </w:pPr>
      <w:r w:rsidRPr="007E7603">
        <w:rPr>
          <w:rFonts w:eastAsiaTheme="minorHAnsi"/>
        </w:rPr>
        <w:t>Training</w:t>
      </w:r>
      <w:r>
        <w:rPr>
          <w:rFonts w:eastAsiaTheme="minorHAnsi"/>
        </w:rPr>
        <w:t>; and</w:t>
      </w:r>
    </w:p>
    <w:p w14:paraId="5200D763" w14:textId="777C5BB4" w:rsidR="00E87788" w:rsidRDefault="00253597" w:rsidP="007E7603">
      <w:pPr>
        <w:pStyle w:val="LetterBullet1Last"/>
        <w:rPr>
          <w:rFonts w:eastAsiaTheme="minorHAnsi"/>
        </w:rPr>
      </w:pPr>
      <w:r w:rsidRPr="007E7603">
        <w:rPr>
          <w:rFonts w:eastAsiaTheme="minorHAnsi"/>
        </w:rPr>
        <w:t>Resistance management</w:t>
      </w:r>
      <w:r w:rsidR="007E7603">
        <w:rPr>
          <w:rFonts w:eastAsiaTheme="minorHAnsi"/>
        </w:rPr>
        <w:t>.</w:t>
      </w:r>
    </w:p>
    <w:p w14:paraId="78D6EF57" w14:textId="31EB816B" w:rsidR="00137C07" w:rsidRPr="007E7603" w:rsidRDefault="00137C07" w:rsidP="00137C07">
      <w:pPr>
        <w:pStyle w:val="LetterBody"/>
      </w:pPr>
      <w:r>
        <w:t>In addition to a solid solution and thoughtful OCM Plan, a project’s success can also hinge on the implementation approach.</w:t>
      </w:r>
    </w:p>
    <w:p w14:paraId="7E73E5C4" w14:textId="76D36251" w:rsidR="00CE7AB6" w:rsidRPr="00817A02" w:rsidRDefault="00CE7AB6" w:rsidP="007E7603">
      <w:pPr>
        <w:pStyle w:val="Heading1"/>
        <w:rPr>
          <w:rStyle w:val="c-Response"/>
        </w:rPr>
      </w:pPr>
      <w:r w:rsidRPr="00817A02">
        <w:rPr>
          <w:rStyle w:val="c-Response"/>
        </w:rPr>
        <w:lastRenderedPageBreak/>
        <w:t xml:space="preserve">Our </w:t>
      </w:r>
      <w:r w:rsidR="00385377" w:rsidRPr="00817A02">
        <w:rPr>
          <w:rStyle w:val="c-Response"/>
        </w:rPr>
        <w:t>Approac</w:t>
      </w:r>
      <w:bookmarkEnd w:id="1"/>
      <w:r w:rsidR="00385377">
        <w:rPr>
          <w:rStyle w:val="c-Response"/>
        </w:rPr>
        <w:t>h</w:t>
      </w:r>
    </w:p>
    <w:p w14:paraId="3CE0DF65" w14:textId="7773C660" w:rsidR="00122BA6" w:rsidRDefault="00122BA6" w:rsidP="00122BA6">
      <w:pPr>
        <w:pStyle w:val="LetterBodyKWN"/>
      </w:pPr>
      <w:r>
        <w:t xml:space="preserve">KL&amp;A is proposing a phased approach to </w:t>
      </w:r>
      <w:r w:rsidR="00137C07">
        <w:t>delivering</w:t>
      </w:r>
      <w:r>
        <w:t xml:space="preserve"> the </w:t>
      </w:r>
      <w:fldSimple w:instr=" DOCPROPERTY  ProgramName_Short  \* MERGEFORMAT ">
        <w:r w:rsidR="0054275D">
          <w:t>MIDASH Solution</w:t>
        </w:r>
      </w:fldSimple>
      <w:r>
        <w:t xml:space="preserve"> that involves three phases:</w:t>
      </w:r>
    </w:p>
    <w:p w14:paraId="35D52707" w14:textId="6AE1602B" w:rsidR="00122BA6" w:rsidRDefault="00122BA6" w:rsidP="00122BA6">
      <w:pPr>
        <w:pStyle w:val="LetterBullet1"/>
      </w:pPr>
      <w:r w:rsidRPr="00122BA6">
        <w:rPr>
          <w:b/>
        </w:rPr>
        <w:t>Phase 1: Discovery</w:t>
      </w:r>
      <w:r>
        <w:t xml:space="preserve"> will be an intensive review of business processes, business rules, existing functionality, pain points, and data from the eight systems that are slated for migration to develop a new, more efficient data model, find opportunities for automation, </w:t>
      </w:r>
      <w:r w:rsidR="00DC02A5">
        <w:t xml:space="preserve">validate requirements, </w:t>
      </w:r>
      <w:r>
        <w:t xml:space="preserve">and build a preliminary backlog of user epics and user stories.  During this phase, KL&amp;A will also work with </w:t>
      </w:r>
      <w:fldSimple w:instr=" DOCPROPERTY  Agency_IT  \* MERGEFORMAT ">
        <w:r w:rsidR="00CA1C8A">
          <w:t>DTMB</w:t>
        </w:r>
      </w:fldSimple>
      <w:r w:rsidR="00CA1C8A">
        <w:t xml:space="preserve"> </w:t>
      </w:r>
      <w:r>
        <w:t>to provision the necessary environments</w:t>
      </w:r>
      <w:r w:rsidR="00DC02A5">
        <w:t xml:space="preserve"> and with </w:t>
      </w:r>
      <w:fldSimple w:instr=" DOCPROPERTY  Agency_Div_Short  \* MERGEFORMAT ">
        <w:r w:rsidR="0054275D">
          <w:t>DHSP</w:t>
        </w:r>
      </w:fldSimple>
      <w:r w:rsidR="00DC02A5">
        <w:t xml:space="preserve"> to develop the preliminary release plan for Phase 3</w:t>
      </w:r>
      <w:r>
        <w:t xml:space="preserve">.  Additionally, our </w:t>
      </w:r>
      <w:r w:rsidR="00FD4F88">
        <w:t>OCM</w:t>
      </w:r>
      <w:r>
        <w:t xml:space="preserve"> team will begin stakeholder analysis and planning activities.</w:t>
      </w:r>
    </w:p>
    <w:p w14:paraId="41CF3E6E" w14:textId="4FC509FB" w:rsidR="00122BA6" w:rsidRDefault="00122BA6" w:rsidP="00122BA6">
      <w:pPr>
        <w:pStyle w:val="LetterBullet1"/>
      </w:pPr>
      <w:r w:rsidRPr="00122BA6">
        <w:rPr>
          <w:b/>
        </w:rPr>
        <w:t xml:space="preserve">Phase 2: </w:t>
      </w:r>
      <w:r w:rsidR="004310D8">
        <w:rPr>
          <w:b/>
        </w:rPr>
        <w:t xml:space="preserve">Base Application </w:t>
      </w:r>
      <w:r w:rsidRPr="00122BA6">
        <w:rPr>
          <w:b/>
        </w:rPr>
        <w:t>Design, Develop</w:t>
      </w:r>
      <w:r w:rsidR="00137C07">
        <w:rPr>
          <w:b/>
        </w:rPr>
        <w:t>ment</w:t>
      </w:r>
      <w:r w:rsidRPr="00122BA6">
        <w:rPr>
          <w:b/>
        </w:rPr>
        <w:t>, and Implement</w:t>
      </w:r>
      <w:r w:rsidR="00137C07">
        <w:rPr>
          <w:b/>
        </w:rPr>
        <w:t>ation</w:t>
      </w:r>
      <w:r w:rsidRPr="00122BA6">
        <w:rPr>
          <w:b/>
        </w:rPr>
        <w:t xml:space="preserve"> (DDI)</w:t>
      </w:r>
      <w:r w:rsidR="00137C07">
        <w:rPr>
          <w:b/>
        </w:rPr>
        <w:t xml:space="preserve"> </w:t>
      </w:r>
      <w:r>
        <w:t>will involve building</w:t>
      </w:r>
      <w:r w:rsidR="00835BD1">
        <w:t xml:space="preserve"> the </w:t>
      </w:r>
      <w:r w:rsidR="003A5842">
        <w:t>base application</w:t>
      </w:r>
      <w:r>
        <w:t xml:space="preserve">, testing, </w:t>
      </w:r>
      <w:r w:rsidR="003350F7">
        <w:t xml:space="preserve">integrating with MiLogin, completing eMichigan reviews, </w:t>
      </w:r>
      <w:r w:rsidR="00504D5D">
        <w:t xml:space="preserve">gaining the Authority to Operate, </w:t>
      </w:r>
      <w:r>
        <w:t xml:space="preserve">and deploying the </w:t>
      </w:r>
      <w:fldSimple w:instr=" DOCPROPERTY  ProgramName_Short  \* MERGEFORMAT ">
        <w:r w:rsidR="0054275D">
          <w:t>MIDASH Solution</w:t>
        </w:r>
      </w:fldSimple>
      <w:r>
        <w:t xml:space="preserve"> to the State’s GovCloud or NGDI infrastructure.</w:t>
      </w:r>
    </w:p>
    <w:p w14:paraId="15248709" w14:textId="04FA59EE" w:rsidR="00122BA6" w:rsidRDefault="00122BA6" w:rsidP="00122BA6">
      <w:pPr>
        <w:pStyle w:val="LetterBullet1"/>
      </w:pPr>
      <w:r w:rsidRPr="00122BA6">
        <w:rPr>
          <w:b/>
        </w:rPr>
        <w:t>Phase 3: Integration</w:t>
      </w:r>
      <w:r w:rsidR="004703E9">
        <w:rPr>
          <w:b/>
        </w:rPr>
        <w:t>,</w:t>
      </w:r>
      <w:r w:rsidRPr="00122BA6">
        <w:rPr>
          <w:b/>
        </w:rPr>
        <w:t xml:space="preserve"> Migration</w:t>
      </w:r>
      <w:r w:rsidR="00F57BEA">
        <w:rPr>
          <w:b/>
        </w:rPr>
        <w:t>,</w:t>
      </w:r>
      <w:r w:rsidRPr="00122BA6">
        <w:rPr>
          <w:b/>
        </w:rPr>
        <w:t xml:space="preserve"> </w:t>
      </w:r>
      <w:r w:rsidR="004703E9">
        <w:rPr>
          <w:b/>
        </w:rPr>
        <w:t xml:space="preserve">and Decommission </w:t>
      </w:r>
      <w:r>
        <w:t xml:space="preserve">will involve developing the identified integrations and </w:t>
      </w:r>
      <w:r w:rsidR="008167F3">
        <w:t>interfaces and</w:t>
      </w:r>
      <w:r>
        <w:t xml:space="preserve"> migrating data from</w:t>
      </w:r>
      <w:r w:rsidR="008F37ED">
        <w:t xml:space="preserve"> and decommissioning the</w:t>
      </w:r>
      <w:r>
        <w:t xml:space="preserve"> eight legacy systems.  This phase will involve </w:t>
      </w:r>
      <w:r w:rsidR="003A5842">
        <w:t>eight</w:t>
      </w:r>
      <w:r>
        <w:t xml:space="preserve"> </w:t>
      </w:r>
      <w:r w:rsidR="00F44D20">
        <w:t xml:space="preserve">rapid-fire </w:t>
      </w:r>
      <w:r>
        <w:t xml:space="preserve">releases, one </w:t>
      </w:r>
      <w:r w:rsidR="00F44D20">
        <w:t xml:space="preserve">per month, </w:t>
      </w:r>
      <w:r>
        <w:t xml:space="preserve">for each legacy HIV/STD-related system. </w:t>
      </w:r>
    </w:p>
    <w:p w14:paraId="4283A32A" w14:textId="77777777" w:rsidR="00122BA6" w:rsidRDefault="00122BA6" w:rsidP="00122BA6">
      <w:pPr>
        <w:pStyle w:val="FigInsertCenter"/>
        <w:keepNext/>
      </w:pPr>
      <w:r>
        <w:rPr>
          <w:noProof/>
        </w:rPr>
        <w:drawing>
          <wp:inline distT="0" distB="0" distL="0" distR="0" wp14:anchorId="24073167" wp14:editId="6D0E7700">
            <wp:extent cx="6393180" cy="9550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393180" cy="955018"/>
                    </a:xfrm>
                    <a:prstGeom prst="rect">
                      <a:avLst/>
                    </a:prstGeom>
                    <a:noFill/>
                    <a:ln>
                      <a:noFill/>
                    </a:ln>
                  </pic:spPr>
                </pic:pic>
              </a:graphicData>
            </a:graphic>
          </wp:inline>
        </w:drawing>
      </w:r>
    </w:p>
    <w:p w14:paraId="7FCDC775" w14:textId="2799DAF7" w:rsidR="00122BA6" w:rsidRDefault="00122BA6" w:rsidP="00122BA6">
      <w:pPr>
        <w:pStyle w:val="Caption"/>
        <w:jc w:val="center"/>
      </w:pPr>
      <w:bookmarkStart w:id="2" w:name="_Ref721516955"/>
      <w:bookmarkStart w:id="3" w:name="_Ref68006392"/>
      <w:r>
        <w:t xml:space="preserve">Figure </w:t>
      </w:r>
      <w:r w:rsidR="007D1B0B">
        <w:rPr>
          <w:noProof/>
        </w:rPr>
        <w:fldChar w:fldCharType="begin"/>
      </w:r>
      <w:r w:rsidR="007D1B0B">
        <w:rPr>
          <w:noProof/>
        </w:rPr>
        <w:instrText xml:space="preserve"> SEQ Figure \* ARABIC </w:instrText>
      </w:r>
      <w:r w:rsidR="007D1B0B">
        <w:rPr>
          <w:noProof/>
        </w:rPr>
        <w:fldChar w:fldCharType="separate"/>
      </w:r>
      <w:r w:rsidR="0054275D">
        <w:rPr>
          <w:noProof/>
        </w:rPr>
        <w:t>1</w:t>
      </w:r>
      <w:r w:rsidR="007D1B0B">
        <w:rPr>
          <w:noProof/>
        </w:rPr>
        <w:fldChar w:fldCharType="end"/>
      </w:r>
      <w:bookmarkEnd w:id="2"/>
      <w:r>
        <w:t>. HIV/STD Solution Timeline</w:t>
      </w:r>
      <w:bookmarkEnd w:id="3"/>
    </w:p>
    <w:p w14:paraId="7FE66668" w14:textId="6BB0F25D" w:rsidR="00122BA6" w:rsidRDefault="00122BA6" w:rsidP="00F6387C">
      <w:pPr>
        <w:pStyle w:val="LetterBody"/>
      </w:pPr>
      <w:r>
        <w:t xml:space="preserve">As </w:t>
      </w:r>
      <w:r>
        <w:fldChar w:fldCharType="begin"/>
      </w:r>
      <w:r>
        <w:instrText xml:space="preserve"> REF _Ref721516955 \h </w:instrText>
      </w:r>
      <w:r>
        <w:fldChar w:fldCharType="separate"/>
      </w:r>
      <w:r w:rsidR="0054275D">
        <w:t xml:space="preserve">Figure </w:t>
      </w:r>
      <w:r w:rsidR="0054275D">
        <w:rPr>
          <w:noProof/>
        </w:rPr>
        <w:t>1</w:t>
      </w:r>
      <w:r>
        <w:fldChar w:fldCharType="end"/>
      </w:r>
      <w:r>
        <w:t xml:space="preserve"> (</w:t>
      </w:r>
      <w:r>
        <w:fldChar w:fldCharType="begin"/>
      </w:r>
      <w:r>
        <w:instrText xml:space="preserve"> REF _Ref68006392 \p \h </w:instrText>
      </w:r>
      <w:r>
        <w:fldChar w:fldCharType="separate"/>
      </w:r>
      <w:r w:rsidR="0054275D">
        <w:t>above</w:t>
      </w:r>
      <w:r>
        <w:fldChar w:fldCharType="end"/>
      </w:r>
      <w:r>
        <w:t xml:space="preserve">) depicts, the phases will overlap.  Our proposed schedule begins </w:t>
      </w:r>
      <w:r w:rsidR="009B3B2C">
        <w:t>October 3, 2022</w:t>
      </w:r>
      <w:r w:rsidR="00F44D20">
        <w:t xml:space="preserve">, </w:t>
      </w:r>
      <w:r>
        <w:t xml:space="preserve">with the </w:t>
      </w:r>
      <w:r w:rsidR="00727E68">
        <w:t>base application</w:t>
      </w:r>
      <w:r>
        <w:t xml:space="preserve"> </w:t>
      </w:r>
      <w:r w:rsidR="00137C07">
        <w:t xml:space="preserve">going live </w:t>
      </w:r>
      <w:r w:rsidR="00A232EA">
        <w:t xml:space="preserve">on </w:t>
      </w:r>
      <w:r w:rsidR="00137C07">
        <w:t xml:space="preserve">December </w:t>
      </w:r>
      <w:r w:rsidR="00F72660">
        <w:t xml:space="preserve">19, </w:t>
      </w:r>
      <w:r>
        <w:t>202</w:t>
      </w:r>
      <w:r w:rsidR="00727E68">
        <w:t>3</w:t>
      </w:r>
      <w:r>
        <w:t xml:space="preserve">, </w:t>
      </w:r>
      <w:r w:rsidR="0050691B">
        <w:t>15 months into the project.  A</w:t>
      </w:r>
      <w:r>
        <w:t>ll integrations</w:t>
      </w:r>
      <w:r w:rsidR="004310D8">
        <w:t>,</w:t>
      </w:r>
      <w:r>
        <w:t xml:space="preserve"> migrations</w:t>
      </w:r>
      <w:r w:rsidR="004310D8">
        <w:t>, and decommissions</w:t>
      </w:r>
      <w:r>
        <w:t xml:space="preserve"> </w:t>
      </w:r>
      <w:r w:rsidR="0050691B">
        <w:t>will be</w:t>
      </w:r>
      <w:r>
        <w:t xml:space="preserve"> completed </w:t>
      </w:r>
      <w:r w:rsidR="0037015E">
        <w:t>on</w:t>
      </w:r>
      <w:r w:rsidR="000A009D">
        <w:t xml:space="preserve"> </w:t>
      </w:r>
      <w:r w:rsidR="00F44D20">
        <w:t xml:space="preserve">July </w:t>
      </w:r>
      <w:r w:rsidR="0037015E">
        <w:t xml:space="preserve">3, </w:t>
      </w:r>
      <w:r w:rsidR="00F44D20">
        <w:t>2024</w:t>
      </w:r>
      <w:r>
        <w:t>.</w:t>
      </w:r>
      <w:r w:rsidR="00554869">
        <w:t xml:space="preserve">  The following table shows our</w:t>
      </w:r>
      <w:r w:rsidR="00024792">
        <w:t xml:space="preserve"> development, UAT, and go-live dates for the eight system releases.</w:t>
      </w:r>
    </w:p>
    <w:tbl>
      <w:tblPr>
        <w:tblStyle w:val="GridTable4-Accent11"/>
        <w:tblW w:w="5000" w:type="pct"/>
        <w:tblLook w:val="0420" w:firstRow="1" w:lastRow="0" w:firstColumn="0" w:lastColumn="0" w:noHBand="0" w:noVBand="1"/>
      </w:tblPr>
      <w:tblGrid>
        <w:gridCol w:w="1326"/>
        <w:gridCol w:w="1708"/>
        <w:gridCol w:w="1948"/>
        <w:gridCol w:w="1696"/>
        <w:gridCol w:w="1696"/>
        <w:gridCol w:w="1696"/>
      </w:tblGrid>
      <w:tr w:rsidR="0050691B" w:rsidRPr="0050691B" w14:paraId="0E6ABCD9" w14:textId="77777777" w:rsidTr="008F2A3C">
        <w:trPr>
          <w:cnfStyle w:val="100000000000" w:firstRow="1" w:lastRow="0" w:firstColumn="0" w:lastColumn="0" w:oddVBand="0" w:evenVBand="0" w:oddHBand="0" w:evenHBand="0" w:firstRowFirstColumn="0" w:firstRowLastColumn="0" w:lastRowFirstColumn="0" w:lastRowLastColumn="0"/>
        </w:trPr>
        <w:tc>
          <w:tcPr>
            <w:tcW w:w="658" w:type="pct"/>
          </w:tcPr>
          <w:p w14:paraId="0FC0E119" w14:textId="77777777" w:rsidR="0050691B" w:rsidRPr="0050691B" w:rsidRDefault="0050691B" w:rsidP="0050691B">
            <w:pPr>
              <w:pStyle w:val="LetterBodyKWN"/>
              <w:spacing w:after="0"/>
              <w:rPr>
                <w:b/>
                <w:bCs w:val="0"/>
              </w:rPr>
            </w:pPr>
            <w:r w:rsidRPr="0050691B">
              <w:rPr>
                <w:b/>
                <w:bCs w:val="0"/>
              </w:rPr>
              <w:t>Release</w:t>
            </w:r>
          </w:p>
        </w:tc>
        <w:tc>
          <w:tcPr>
            <w:tcW w:w="848" w:type="pct"/>
          </w:tcPr>
          <w:p w14:paraId="758845BC" w14:textId="77777777" w:rsidR="0050691B" w:rsidRPr="0050691B" w:rsidRDefault="0050691B" w:rsidP="00E117C7">
            <w:pPr>
              <w:pStyle w:val="LetterBodyKWN"/>
              <w:spacing w:after="0"/>
              <w:jc w:val="center"/>
              <w:rPr>
                <w:b/>
                <w:bCs w:val="0"/>
              </w:rPr>
            </w:pPr>
            <w:r w:rsidRPr="0050691B">
              <w:rPr>
                <w:b/>
                <w:bCs w:val="0"/>
              </w:rPr>
              <w:t>Dev/Test Start</w:t>
            </w:r>
          </w:p>
        </w:tc>
        <w:tc>
          <w:tcPr>
            <w:tcW w:w="967" w:type="pct"/>
          </w:tcPr>
          <w:p w14:paraId="07E82C58" w14:textId="77777777" w:rsidR="0050691B" w:rsidRPr="0050691B" w:rsidRDefault="0050691B" w:rsidP="00E117C7">
            <w:pPr>
              <w:pStyle w:val="LetterBodyKWN"/>
              <w:spacing w:after="0"/>
              <w:jc w:val="center"/>
              <w:rPr>
                <w:b/>
                <w:bCs w:val="0"/>
              </w:rPr>
            </w:pPr>
            <w:r w:rsidRPr="0050691B">
              <w:rPr>
                <w:b/>
                <w:bCs w:val="0"/>
              </w:rPr>
              <w:t>Dev/Test Finish</w:t>
            </w:r>
          </w:p>
        </w:tc>
        <w:tc>
          <w:tcPr>
            <w:tcW w:w="842" w:type="pct"/>
          </w:tcPr>
          <w:p w14:paraId="70F9E6EF" w14:textId="77777777" w:rsidR="0050691B" w:rsidRPr="0050691B" w:rsidRDefault="0050691B" w:rsidP="00E117C7">
            <w:pPr>
              <w:pStyle w:val="LetterBodyKWN"/>
              <w:spacing w:after="0"/>
              <w:jc w:val="center"/>
              <w:rPr>
                <w:b/>
                <w:bCs w:val="0"/>
              </w:rPr>
            </w:pPr>
            <w:r w:rsidRPr="0050691B">
              <w:rPr>
                <w:b/>
                <w:bCs w:val="0"/>
              </w:rPr>
              <w:t>UAT Start</w:t>
            </w:r>
          </w:p>
        </w:tc>
        <w:tc>
          <w:tcPr>
            <w:tcW w:w="842" w:type="pct"/>
          </w:tcPr>
          <w:p w14:paraId="3E1D5D27" w14:textId="77777777" w:rsidR="0050691B" w:rsidRPr="0050691B" w:rsidRDefault="0050691B" w:rsidP="00E117C7">
            <w:pPr>
              <w:pStyle w:val="LetterBodyKWN"/>
              <w:spacing w:after="0"/>
              <w:jc w:val="center"/>
              <w:rPr>
                <w:b/>
                <w:bCs w:val="0"/>
              </w:rPr>
            </w:pPr>
            <w:r w:rsidRPr="0050691B">
              <w:rPr>
                <w:b/>
                <w:bCs w:val="0"/>
              </w:rPr>
              <w:t>UAT Approval</w:t>
            </w:r>
          </w:p>
        </w:tc>
        <w:tc>
          <w:tcPr>
            <w:tcW w:w="842" w:type="pct"/>
          </w:tcPr>
          <w:p w14:paraId="078B849A" w14:textId="77777777" w:rsidR="0050691B" w:rsidRPr="0050691B" w:rsidRDefault="0050691B" w:rsidP="00E117C7">
            <w:pPr>
              <w:pStyle w:val="LetterBodyKWN"/>
              <w:spacing w:after="0"/>
              <w:jc w:val="center"/>
              <w:rPr>
                <w:b/>
                <w:bCs w:val="0"/>
              </w:rPr>
            </w:pPr>
            <w:r w:rsidRPr="0050691B">
              <w:rPr>
                <w:b/>
                <w:bCs w:val="0"/>
              </w:rPr>
              <w:t>Go-Live</w:t>
            </w:r>
          </w:p>
        </w:tc>
      </w:tr>
      <w:tr w:rsidR="0050691B" w:rsidRPr="00CA38E7" w14:paraId="0CB1B6CF" w14:textId="77777777" w:rsidTr="008F2A3C">
        <w:trPr>
          <w:cnfStyle w:val="000000100000" w:firstRow="0" w:lastRow="0" w:firstColumn="0" w:lastColumn="0" w:oddVBand="0" w:evenVBand="0" w:oddHBand="1" w:evenHBand="0" w:firstRowFirstColumn="0" w:firstRowLastColumn="0" w:lastRowFirstColumn="0" w:lastRowLastColumn="0"/>
        </w:trPr>
        <w:tc>
          <w:tcPr>
            <w:tcW w:w="658" w:type="pct"/>
          </w:tcPr>
          <w:p w14:paraId="2FDB8D73" w14:textId="77777777" w:rsidR="0050691B" w:rsidRPr="00CA38E7" w:rsidRDefault="0050691B" w:rsidP="0050691B">
            <w:pPr>
              <w:pStyle w:val="LetterBodyLeftJustified"/>
              <w:spacing w:after="0"/>
            </w:pPr>
            <w:r>
              <w:t>System 1</w:t>
            </w:r>
          </w:p>
        </w:tc>
        <w:tc>
          <w:tcPr>
            <w:tcW w:w="848" w:type="pct"/>
          </w:tcPr>
          <w:p w14:paraId="14CE4C99" w14:textId="77777777" w:rsidR="0050691B" w:rsidRDefault="0050691B" w:rsidP="003351BB">
            <w:pPr>
              <w:pStyle w:val="LetterBody"/>
              <w:spacing w:after="0"/>
              <w:jc w:val="center"/>
            </w:pPr>
            <w:r>
              <w:t>6/12/23</w:t>
            </w:r>
          </w:p>
        </w:tc>
        <w:tc>
          <w:tcPr>
            <w:tcW w:w="967" w:type="pct"/>
          </w:tcPr>
          <w:p w14:paraId="495D3890" w14:textId="77777777" w:rsidR="0050691B" w:rsidRDefault="0050691B" w:rsidP="003351BB">
            <w:pPr>
              <w:pStyle w:val="LetterBody"/>
              <w:spacing w:after="0"/>
              <w:jc w:val="center"/>
            </w:pPr>
            <w:r>
              <w:t>10/16/23</w:t>
            </w:r>
          </w:p>
        </w:tc>
        <w:tc>
          <w:tcPr>
            <w:tcW w:w="842" w:type="pct"/>
          </w:tcPr>
          <w:p w14:paraId="184FC1E2" w14:textId="77777777" w:rsidR="0050691B" w:rsidRDefault="0050691B" w:rsidP="003351BB">
            <w:pPr>
              <w:pStyle w:val="LetterBody"/>
              <w:spacing w:after="0"/>
              <w:jc w:val="center"/>
            </w:pPr>
            <w:r>
              <w:t>11/3/23</w:t>
            </w:r>
          </w:p>
        </w:tc>
        <w:tc>
          <w:tcPr>
            <w:tcW w:w="842" w:type="pct"/>
          </w:tcPr>
          <w:p w14:paraId="46CDBF36" w14:textId="77777777" w:rsidR="0050691B" w:rsidRDefault="0050691B" w:rsidP="003351BB">
            <w:pPr>
              <w:pStyle w:val="LetterBody"/>
              <w:spacing w:after="0"/>
              <w:jc w:val="center"/>
            </w:pPr>
            <w:r>
              <w:t>11/29/23</w:t>
            </w:r>
          </w:p>
        </w:tc>
        <w:tc>
          <w:tcPr>
            <w:tcW w:w="842" w:type="pct"/>
          </w:tcPr>
          <w:p w14:paraId="5E2D58BA" w14:textId="77777777" w:rsidR="0050691B" w:rsidRDefault="0050691B" w:rsidP="003351BB">
            <w:pPr>
              <w:pStyle w:val="LetterBody"/>
              <w:spacing w:after="0"/>
              <w:jc w:val="center"/>
            </w:pPr>
            <w:r>
              <w:t>12/21/23</w:t>
            </w:r>
          </w:p>
        </w:tc>
      </w:tr>
      <w:tr w:rsidR="0050691B" w:rsidRPr="00CA38E7" w14:paraId="4A722E5F" w14:textId="77777777" w:rsidTr="008F2A3C">
        <w:tc>
          <w:tcPr>
            <w:tcW w:w="658" w:type="pct"/>
          </w:tcPr>
          <w:p w14:paraId="18BED182" w14:textId="77777777" w:rsidR="0050691B" w:rsidRPr="00CA38E7" w:rsidRDefault="0050691B" w:rsidP="0050691B">
            <w:pPr>
              <w:pStyle w:val="LetterBodyLeftJustified"/>
              <w:spacing w:after="0"/>
            </w:pPr>
            <w:r>
              <w:t>System 2</w:t>
            </w:r>
          </w:p>
        </w:tc>
        <w:tc>
          <w:tcPr>
            <w:tcW w:w="848" w:type="pct"/>
          </w:tcPr>
          <w:p w14:paraId="6B782571" w14:textId="77777777" w:rsidR="0050691B" w:rsidRDefault="0050691B" w:rsidP="003351BB">
            <w:pPr>
              <w:pStyle w:val="LetterBody"/>
              <w:spacing w:after="0"/>
              <w:jc w:val="center"/>
            </w:pPr>
            <w:r>
              <w:t>7/14/23</w:t>
            </w:r>
          </w:p>
        </w:tc>
        <w:tc>
          <w:tcPr>
            <w:tcW w:w="967" w:type="pct"/>
          </w:tcPr>
          <w:p w14:paraId="7B41493F" w14:textId="77777777" w:rsidR="0050691B" w:rsidRPr="00CA38E7" w:rsidRDefault="0050691B" w:rsidP="003351BB">
            <w:pPr>
              <w:pStyle w:val="LetterBody"/>
              <w:spacing w:after="0"/>
              <w:jc w:val="center"/>
            </w:pPr>
            <w:r>
              <w:t>11/17/23</w:t>
            </w:r>
          </w:p>
        </w:tc>
        <w:tc>
          <w:tcPr>
            <w:tcW w:w="842" w:type="pct"/>
          </w:tcPr>
          <w:p w14:paraId="12A3F6FE" w14:textId="77777777" w:rsidR="0050691B" w:rsidRDefault="0050691B" w:rsidP="003351BB">
            <w:pPr>
              <w:pStyle w:val="LetterBody"/>
              <w:spacing w:after="0"/>
              <w:jc w:val="center"/>
            </w:pPr>
            <w:r>
              <w:t>12/11/23</w:t>
            </w:r>
          </w:p>
        </w:tc>
        <w:tc>
          <w:tcPr>
            <w:tcW w:w="842" w:type="pct"/>
          </w:tcPr>
          <w:p w14:paraId="3747208D" w14:textId="77777777" w:rsidR="0050691B" w:rsidRDefault="0050691B" w:rsidP="003351BB">
            <w:pPr>
              <w:pStyle w:val="LetterBody"/>
              <w:spacing w:after="0"/>
              <w:jc w:val="center"/>
            </w:pPr>
            <w:r>
              <w:t>1/16/24</w:t>
            </w:r>
          </w:p>
        </w:tc>
        <w:tc>
          <w:tcPr>
            <w:tcW w:w="842" w:type="pct"/>
          </w:tcPr>
          <w:p w14:paraId="3EB8967E" w14:textId="77777777" w:rsidR="0050691B" w:rsidRPr="00CA38E7" w:rsidRDefault="0050691B" w:rsidP="003351BB">
            <w:pPr>
              <w:pStyle w:val="LetterBody"/>
              <w:spacing w:after="0"/>
              <w:jc w:val="center"/>
            </w:pPr>
            <w:r>
              <w:t>1/30/24</w:t>
            </w:r>
          </w:p>
        </w:tc>
      </w:tr>
      <w:tr w:rsidR="0050691B" w:rsidRPr="00CA38E7" w14:paraId="1BAD71B6" w14:textId="77777777" w:rsidTr="008F2A3C">
        <w:trPr>
          <w:cnfStyle w:val="000000100000" w:firstRow="0" w:lastRow="0" w:firstColumn="0" w:lastColumn="0" w:oddVBand="0" w:evenVBand="0" w:oddHBand="1" w:evenHBand="0" w:firstRowFirstColumn="0" w:firstRowLastColumn="0" w:lastRowFirstColumn="0" w:lastRowLastColumn="0"/>
        </w:trPr>
        <w:tc>
          <w:tcPr>
            <w:tcW w:w="658" w:type="pct"/>
          </w:tcPr>
          <w:p w14:paraId="1969E11C" w14:textId="77777777" w:rsidR="0050691B" w:rsidRPr="00CA38E7" w:rsidRDefault="0050691B" w:rsidP="0050691B">
            <w:pPr>
              <w:pStyle w:val="LetterBodyLeftJustified"/>
              <w:spacing w:after="0"/>
            </w:pPr>
            <w:r>
              <w:t>System 3</w:t>
            </w:r>
          </w:p>
        </w:tc>
        <w:tc>
          <w:tcPr>
            <w:tcW w:w="848" w:type="pct"/>
          </w:tcPr>
          <w:p w14:paraId="0DEDA68C" w14:textId="77777777" w:rsidR="0050691B" w:rsidRDefault="0050691B" w:rsidP="003351BB">
            <w:pPr>
              <w:pStyle w:val="LetterBody"/>
              <w:spacing w:after="0"/>
              <w:jc w:val="center"/>
            </w:pPr>
            <w:r w:rsidRPr="00CA6798">
              <w:t>8/14/23</w:t>
            </w:r>
          </w:p>
        </w:tc>
        <w:tc>
          <w:tcPr>
            <w:tcW w:w="967" w:type="pct"/>
          </w:tcPr>
          <w:p w14:paraId="711B0540" w14:textId="77777777" w:rsidR="0050691B" w:rsidRPr="00CA38E7" w:rsidRDefault="0050691B" w:rsidP="003351BB">
            <w:pPr>
              <w:pStyle w:val="LetterBody"/>
              <w:spacing w:after="0"/>
              <w:jc w:val="center"/>
            </w:pPr>
            <w:r w:rsidRPr="00AF04EE">
              <w:t>12/20/23</w:t>
            </w:r>
          </w:p>
        </w:tc>
        <w:tc>
          <w:tcPr>
            <w:tcW w:w="842" w:type="pct"/>
          </w:tcPr>
          <w:p w14:paraId="34A55186" w14:textId="77777777" w:rsidR="0050691B" w:rsidRDefault="0050691B" w:rsidP="003351BB">
            <w:pPr>
              <w:pStyle w:val="LetterBody"/>
              <w:spacing w:after="0"/>
              <w:jc w:val="center"/>
            </w:pPr>
            <w:r w:rsidRPr="00681600">
              <w:t>1/16/24</w:t>
            </w:r>
          </w:p>
        </w:tc>
        <w:tc>
          <w:tcPr>
            <w:tcW w:w="842" w:type="pct"/>
          </w:tcPr>
          <w:p w14:paraId="45356376" w14:textId="77777777" w:rsidR="0050691B" w:rsidRDefault="0050691B" w:rsidP="003351BB">
            <w:pPr>
              <w:pStyle w:val="LetterBody"/>
              <w:spacing w:after="0"/>
              <w:jc w:val="center"/>
            </w:pPr>
            <w:r w:rsidRPr="00D40B6E">
              <w:t>2/14/24</w:t>
            </w:r>
          </w:p>
        </w:tc>
        <w:tc>
          <w:tcPr>
            <w:tcW w:w="842" w:type="pct"/>
          </w:tcPr>
          <w:p w14:paraId="2C358148" w14:textId="77777777" w:rsidR="0050691B" w:rsidRPr="00CA38E7" w:rsidRDefault="0050691B" w:rsidP="003351BB">
            <w:pPr>
              <w:pStyle w:val="LetterBody"/>
              <w:spacing w:after="0"/>
              <w:jc w:val="center"/>
            </w:pPr>
            <w:r w:rsidRPr="00D40B6E">
              <w:t>2/29/24</w:t>
            </w:r>
          </w:p>
        </w:tc>
      </w:tr>
      <w:tr w:rsidR="0050691B" w:rsidRPr="00CA38E7" w14:paraId="6E6DA371" w14:textId="77777777" w:rsidTr="008F2A3C">
        <w:tc>
          <w:tcPr>
            <w:tcW w:w="658" w:type="pct"/>
          </w:tcPr>
          <w:p w14:paraId="67F022B0" w14:textId="77777777" w:rsidR="0050691B" w:rsidRPr="00CA38E7" w:rsidRDefault="0050691B" w:rsidP="0050691B">
            <w:pPr>
              <w:pStyle w:val="LetterBodyLeftJustified"/>
              <w:spacing w:after="0"/>
            </w:pPr>
            <w:r>
              <w:t>System 4</w:t>
            </w:r>
          </w:p>
        </w:tc>
        <w:tc>
          <w:tcPr>
            <w:tcW w:w="848" w:type="pct"/>
          </w:tcPr>
          <w:p w14:paraId="026FB666" w14:textId="77777777" w:rsidR="0050691B" w:rsidRDefault="0050691B" w:rsidP="003351BB">
            <w:pPr>
              <w:pStyle w:val="LetterBody"/>
              <w:spacing w:after="0"/>
              <w:jc w:val="center"/>
            </w:pPr>
            <w:r w:rsidRPr="00051B9D">
              <w:t>9/12/23</w:t>
            </w:r>
          </w:p>
        </w:tc>
        <w:tc>
          <w:tcPr>
            <w:tcW w:w="967" w:type="pct"/>
          </w:tcPr>
          <w:p w14:paraId="12B50F38" w14:textId="77777777" w:rsidR="0050691B" w:rsidRPr="00CA38E7" w:rsidRDefault="0050691B" w:rsidP="003351BB">
            <w:pPr>
              <w:pStyle w:val="LetterBody"/>
              <w:spacing w:after="0"/>
              <w:jc w:val="center"/>
            </w:pPr>
            <w:r w:rsidRPr="00051B9D">
              <w:t>1/25/24</w:t>
            </w:r>
          </w:p>
        </w:tc>
        <w:tc>
          <w:tcPr>
            <w:tcW w:w="842" w:type="pct"/>
          </w:tcPr>
          <w:p w14:paraId="4715989C" w14:textId="77777777" w:rsidR="0050691B" w:rsidRDefault="0050691B" w:rsidP="003351BB">
            <w:pPr>
              <w:pStyle w:val="LetterBody"/>
              <w:spacing w:after="0"/>
              <w:jc w:val="center"/>
            </w:pPr>
            <w:r w:rsidRPr="00B66D84">
              <w:t>2/14/24</w:t>
            </w:r>
          </w:p>
        </w:tc>
        <w:tc>
          <w:tcPr>
            <w:tcW w:w="842" w:type="pct"/>
          </w:tcPr>
          <w:p w14:paraId="228C6B2C" w14:textId="77777777" w:rsidR="0050691B" w:rsidRDefault="0050691B" w:rsidP="003351BB">
            <w:pPr>
              <w:pStyle w:val="LetterBody"/>
              <w:spacing w:after="0"/>
              <w:jc w:val="center"/>
            </w:pPr>
            <w:r w:rsidRPr="00B66D84">
              <w:t>3/7/24</w:t>
            </w:r>
          </w:p>
        </w:tc>
        <w:tc>
          <w:tcPr>
            <w:tcW w:w="842" w:type="pct"/>
          </w:tcPr>
          <w:p w14:paraId="7FF829EF" w14:textId="77777777" w:rsidR="0050691B" w:rsidRPr="00CA38E7" w:rsidRDefault="0050691B" w:rsidP="003351BB">
            <w:pPr>
              <w:pStyle w:val="LetterBody"/>
              <w:spacing w:after="0"/>
              <w:jc w:val="center"/>
            </w:pPr>
            <w:r>
              <w:t>3/29/24</w:t>
            </w:r>
          </w:p>
        </w:tc>
      </w:tr>
      <w:tr w:rsidR="0050691B" w:rsidRPr="00CA38E7" w14:paraId="79889A7A" w14:textId="77777777" w:rsidTr="008F2A3C">
        <w:trPr>
          <w:cnfStyle w:val="000000100000" w:firstRow="0" w:lastRow="0" w:firstColumn="0" w:lastColumn="0" w:oddVBand="0" w:evenVBand="0" w:oddHBand="1" w:evenHBand="0" w:firstRowFirstColumn="0" w:firstRowLastColumn="0" w:lastRowFirstColumn="0" w:lastRowLastColumn="0"/>
        </w:trPr>
        <w:tc>
          <w:tcPr>
            <w:tcW w:w="658" w:type="pct"/>
          </w:tcPr>
          <w:p w14:paraId="7F241C5C" w14:textId="77777777" w:rsidR="0050691B" w:rsidRPr="00CA38E7" w:rsidRDefault="0050691B" w:rsidP="0050691B">
            <w:pPr>
              <w:pStyle w:val="LetterBodyLeftJustified"/>
              <w:spacing w:after="0"/>
            </w:pPr>
            <w:r>
              <w:t>System 5</w:t>
            </w:r>
          </w:p>
        </w:tc>
        <w:tc>
          <w:tcPr>
            <w:tcW w:w="848" w:type="pct"/>
          </w:tcPr>
          <w:p w14:paraId="2760EE6F" w14:textId="77777777" w:rsidR="0050691B" w:rsidRDefault="0050691B" w:rsidP="003351BB">
            <w:pPr>
              <w:pStyle w:val="LetterBody"/>
              <w:spacing w:after="0"/>
              <w:jc w:val="center"/>
            </w:pPr>
            <w:r>
              <w:t>10/6/23</w:t>
            </w:r>
          </w:p>
        </w:tc>
        <w:tc>
          <w:tcPr>
            <w:tcW w:w="967" w:type="pct"/>
          </w:tcPr>
          <w:p w14:paraId="4CA7D949" w14:textId="77777777" w:rsidR="0050691B" w:rsidRPr="00CA38E7" w:rsidRDefault="0050691B" w:rsidP="003351BB">
            <w:pPr>
              <w:pStyle w:val="LetterBody"/>
              <w:spacing w:after="0"/>
              <w:jc w:val="center"/>
            </w:pPr>
            <w:r>
              <w:t>2/21/14</w:t>
            </w:r>
          </w:p>
        </w:tc>
        <w:tc>
          <w:tcPr>
            <w:tcW w:w="842" w:type="pct"/>
          </w:tcPr>
          <w:p w14:paraId="5E47B1DD" w14:textId="77777777" w:rsidR="0050691B" w:rsidRDefault="0050691B" w:rsidP="003351BB">
            <w:pPr>
              <w:pStyle w:val="LetterBody"/>
              <w:spacing w:after="0"/>
              <w:jc w:val="center"/>
            </w:pPr>
            <w:r>
              <w:t>3/12/24</w:t>
            </w:r>
          </w:p>
        </w:tc>
        <w:tc>
          <w:tcPr>
            <w:tcW w:w="842" w:type="pct"/>
          </w:tcPr>
          <w:p w14:paraId="7F7F5E26" w14:textId="77777777" w:rsidR="0050691B" w:rsidRDefault="0050691B" w:rsidP="003351BB">
            <w:pPr>
              <w:pStyle w:val="LetterBody"/>
              <w:spacing w:after="0"/>
              <w:jc w:val="center"/>
            </w:pPr>
            <w:r>
              <w:t>4/2/24</w:t>
            </w:r>
          </w:p>
        </w:tc>
        <w:tc>
          <w:tcPr>
            <w:tcW w:w="842" w:type="pct"/>
          </w:tcPr>
          <w:p w14:paraId="544BC31A" w14:textId="77777777" w:rsidR="0050691B" w:rsidRPr="00CA38E7" w:rsidRDefault="0050691B" w:rsidP="003351BB">
            <w:pPr>
              <w:pStyle w:val="LetterBody"/>
              <w:spacing w:after="0"/>
              <w:jc w:val="center"/>
            </w:pPr>
            <w:r>
              <w:t>4/24/24</w:t>
            </w:r>
          </w:p>
        </w:tc>
      </w:tr>
      <w:tr w:rsidR="0050691B" w:rsidRPr="00CA38E7" w14:paraId="3885CBCB" w14:textId="77777777" w:rsidTr="008F2A3C">
        <w:tc>
          <w:tcPr>
            <w:tcW w:w="658" w:type="pct"/>
          </w:tcPr>
          <w:p w14:paraId="089B38F4" w14:textId="77777777" w:rsidR="0050691B" w:rsidRDefault="0050691B" w:rsidP="0050691B">
            <w:pPr>
              <w:pStyle w:val="LetterBodyLeftJustified"/>
              <w:spacing w:after="0"/>
            </w:pPr>
            <w:r>
              <w:t>System 6</w:t>
            </w:r>
          </w:p>
        </w:tc>
        <w:tc>
          <w:tcPr>
            <w:tcW w:w="848" w:type="pct"/>
          </w:tcPr>
          <w:p w14:paraId="45E49B38" w14:textId="77777777" w:rsidR="0050691B" w:rsidRDefault="0050691B" w:rsidP="003351BB">
            <w:pPr>
              <w:pStyle w:val="LetterBody"/>
              <w:spacing w:after="0"/>
              <w:jc w:val="center"/>
            </w:pPr>
            <w:r>
              <w:t>11/2/23</w:t>
            </w:r>
          </w:p>
        </w:tc>
        <w:tc>
          <w:tcPr>
            <w:tcW w:w="967" w:type="pct"/>
          </w:tcPr>
          <w:p w14:paraId="6E237E1F" w14:textId="77777777" w:rsidR="0050691B" w:rsidRDefault="0050691B" w:rsidP="003351BB">
            <w:pPr>
              <w:pStyle w:val="LetterBody"/>
              <w:spacing w:after="0"/>
              <w:jc w:val="center"/>
            </w:pPr>
            <w:r>
              <w:t>3/19/24</w:t>
            </w:r>
          </w:p>
        </w:tc>
        <w:tc>
          <w:tcPr>
            <w:tcW w:w="842" w:type="pct"/>
          </w:tcPr>
          <w:p w14:paraId="62AA4FBD" w14:textId="77777777" w:rsidR="0050691B" w:rsidRDefault="0050691B" w:rsidP="003351BB">
            <w:pPr>
              <w:pStyle w:val="LetterBody"/>
              <w:spacing w:after="0"/>
              <w:jc w:val="center"/>
            </w:pPr>
            <w:r>
              <w:t>4/8/24</w:t>
            </w:r>
          </w:p>
        </w:tc>
        <w:tc>
          <w:tcPr>
            <w:tcW w:w="842" w:type="pct"/>
          </w:tcPr>
          <w:p w14:paraId="3AC1F5D4" w14:textId="77777777" w:rsidR="0050691B" w:rsidRDefault="0050691B" w:rsidP="003351BB">
            <w:pPr>
              <w:pStyle w:val="LetterBody"/>
              <w:spacing w:after="0"/>
              <w:jc w:val="center"/>
            </w:pPr>
            <w:r>
              <w:t>4/29/24</w:t>
            </w:r>
          </w:p>
        </w:tc>
        <w:tc>
          <w:tcPr>
            <w:tcW w:w="842" w:type="pct"/>
          </w:tcPr>
          <w:p w14:paraId="3E009CA2" w14:textId="77777777" w:rsidR="0050691B" w:rsidRDefault="0050691B" w:rsidP="003351BB">
            <w:pPr>
              <w:pStyle w:val="LetterBody"/>
              <w:spacing w:after="0"/>
              <w:jc w:val="center"/>
            </w:pPr>
            <w:r>
              <w:t>5/21/24</w:t>
            </w:r>
          </w:p>
        </w:tc>
      </w:tr>
      <w:tr w:rsidR="0050691B" w:rsidRPr="00CA38E7" w14:paraId="628E9C7D" w14:textId="77777777" w:rsidTr="008F2A3C">
        <w:trPr>
          <w:cnfStyle w:val="000000100000" w:firstRow="0" w:lastRow="0" w:firstColumn="0" w:lastColumn="0" w:oddVBand="0" w:evenVBand="0" w:oddHBand="1" w:evenHBand="0" w:firstRowFirstColumn="0" w:firstRowLastColumn="0" w:lastRowFirstColumn="0" w:lastRowLastColumn="0"/>
        </w:trPr>
        <w:tc>
          <w:tcPr>
            <w:tcW w:w="658" w:type="pct"/>
          </w:tcPr>
          <w:p w14:paraId="7FE7F585" w14:textId="77777777" w:rsidR="0050691B" w:rsidRDefault="0050691B" w:rsidP="0050691B">
            <w:pPr>
              <w:pStyle w:val="LetterBodyLeftJustified"/>
              <w:spacing w:after="0"/>
            </w:pPr>
            <w:r>
              <w:t>System 7</w:t>
            </w:r>
          </w:p>
        </w:tc>
        <w:tc>
          <w:tcPr>
            <w:tcW w:w="848" w:type="pct"/>
          </w:tcPr>
          <w:p w14:paraId="00C2FA2A" w14:textId="77777777" w:rsidR="0050691B" w:rsidRDefault="0050691B" w:rsidP="003351BB">
            <w:pPr>
              <w:pStyle w:val="LetterBody"/>
              <w:spacing w:after="0"/>
              <w:jc w:val="center"/>
            </w:pPr>
            <w:r>
              <w:t>12/5/23</w:t>
            </w:r>
          </w:p>
        </w:tc>
        <w:tc>
          <w:tcPr>
            <w:tcW w:w="967" w:type="pct"/>
          </w:tcPr>
          <w:p w14:paraId="5303C0B3" w14:textId="77777777" w:rsidR="0050691B" w:rsidRDefault="0050691B" w:rsidP="003351BB">
            <w:pPr>
              <w:pStyle w:val="LetterBody"/>
              <w:spacing w:after="0"/>
              <w:jc w:val="center"/>
            </w:pPr>
            <w:r>
              <w:t>4/16/24</w:t>
            </w:r>
          </w:p>
        </w:tc>
        <w:tc>
          <w:tcPr>
            <w:tcW w:w="842" w:type="pct"/>
          </w:tcPr>
          <w:p w14:paraId="520469A5" w14:textId="77777777" w:rsidR="0050691B" w:rsidRDefault="0050691B" w:rsidP="003351BB">
            <w:pPr>
              <w:pStyle w:val="LetterBody"/>
              <w:spacing w:after="0"/>
              <w:jc w:val="center"/>
            </w:pPr>
            <w:r>
              <w:t>5/6/24</w:t>
            </w:r>
          </w:p>
        </w:tc>
        <w:tc>
          <w:tcPr>
            <w:tcW w:w="842" w:type="pct"/>
          </w:tcPr>
          <w:p w14:paraId="0E55C359" w14:textId="77777777" w:rsidR="0050691B" w:rsidRDefault="0050691B" w:rsidP="003351BB">
            <w:pPr>
              <w:pStyle w:val="LetterBody"/>
              <w:spacing w:after="0"/>
              <w:jc w:val="center"/>
            </w:pPr>
            <w:r>
              <w:t>5/28/24</w:t>
            </w:r>
          </w:p>
        </w:tc>
        <w:tc>
          <w:tcPr>
            <w:tcW w:w="842" w:type="pct"/>
          </w:tcPr>
          <w:p w14:paraId="0B33F019" w14:textId="77777777" w:rsidR="0050691B" w:rsidRDefault="0050691B" w:rsidP="003351BB">
            <w:pPr>
              <w:pStyle w:val="LetterBody"/>
              <w:spacing w:after="0"/>
              <w:jc w:val="center"/>
            </w:pPr>
            <w:r>
              <w:t>6/19/24</w:t>
            </w:r>
          </w:p>
        </w:tc>
      </w:tr>
      <w:tr w:rsidR="0050691B" w:rsidRPr="00CA38E7" w14:paraId="6257ED5D" w14:textId="77777777" w:rsidTr="008F2A3C">
        <w:tc>
          <w:tcPr>
            <w:tcW w:w="658" w:type="pct"/>
          </w:tcPr>
          <w:p w14:paraId="14164419" w14:textId="77777777" w:rsidR="0050691B" w:rsidRDefault="0050691B" w:rsidP="0050691B">
            <w:pPr>
              <w:pStyle w:val="LetterBodyLeftJustified"/>
              <w:spacing w:after="0"/>
            </w:pPr>
            <w:r>
              <w:t>System 8</w:t>
            </w:r>
          </w:p>
        </w:tc>
        <w:tc>
          <w:tcPr>
            <w:tcW w:w="848" w:type="pct"/>
          </w:tcPr>
          <w:p w14:paraId="353F4102" w14:textId="77777777" w:rsidR="0050691B" w:rsidRDefault="0050691B" w:rsidP="003351BB">
            <w:pPr>
              <w:pStyle w:val="LetterBody"/>
              <w:spacing w:after="0"/>
              <w:jc w:val="center"/>
            </w:pPr>
            <w:r>
              <w:t>12/19/23</w:t>
            </w:r>
          </w:p>
        </w:tc>
        <w:tc>
          <w:tcPr>
            <w:tcW w:w="967" w:type="pct"/>
          </w:tcPr>
          <w:p w14:paraId="56ADBFF8" w14:textId="77777777" w:rsidR="0050691B" w:rsidRDefault="0050691B" w:rsidP="003351BB">
            <w:pPr>
              <w:pStyle w:val="LetterBody"/>
              <w:spacing w:after="0"/>
              <w:jc w:val="center"/>
            </w:pPr>
            <w:r>
              <w:t>4/30/24</w:t>
            </w:r>
          </w:p>
        </w:tc>
        <w:tc>
          <w:tcPr>
            <w:tcW w:w="842" w:type="pct"/>
          </w:tcPr>
          <w:p w14:paraId="62AA698E" w14:textId="77777777" w:rsidR="0050691B" w:rsidRDefault="0050691B" w:rsidP="003351BB">
            <w:pPr>
              <w:pStyle w:val="LetterBody"/>
              <w:spacing w:after="0"/>
              <w:jc w:val="center"/>
            </w:pPr>
            <w:r>
              <w:t>5/20/24</w:t>
            </w:r>
          </w:p>
        </w:tc>
        <w:tc>
          <w:tcPr>
            <w:tcW w:w="842" w:type="pct"/>
          </w:tcPr>
          <w:p w14:paraId="3EA04BF8" w14:textId="77777777" w:rsidR="0050691B" w:rsidRDefault="0050691B" w:rsidP="003351BB">
            <w:pPr>
              <w:pStyle w:val="LetterBody"/>
              <w:spacing w:after="0"/>
              <w:jc w:val="center"/>
            </w:pPr>
            <w:r>
              <w:t>6/11/24</w:t>
            </w:r>
          </w:p>
        </w:tc>
        <w:tc>
          <w:tcPr>
            <w:tcW w:w="842" w:type="pct"/>
          </w:tcPr>
          <w:p w14:paraId="268F4BB4" w14:textId="77777777" w:rsidR="0050691B" w:rsidRDefault="0050691B" w:rsidP="003351BB">
            <w:pPr>
              <w:pStyle w:val="LetterBody"/>
              <w:spacing w:after="0"/>
              <w:jc w:val="center"/>
            </w:pPr>
            <w:r>
              <w:t>7/3/24</w:t>
            </w:r>
          </w:p>
        </w:tc>
      </w:tr>
    </w:tbl>
    <w:p w14:paraId="2897460C" w14:textId="31E2B8A9" w:rsidR="00DC10C1" w:rsidRDefault="00DC10C1" w:rsidP="00F6387C">
      <w:pPr>
        <w:pStyle w:val="LetterBody"/>
      </w:pPr>
      <w:r>
        <w:lastRenderedPageBreak/>
        <w:t xml:space="preserve">We will work with </w:t>
      </w:r>
      <w:r w:rsidR="00E553B9">
        <w:fldChar w:fldCharType="begin"/>
      </w:r>
      <w:r w:rsidR="00E553B9">
        <w:instrText xml:space="preserve"> DOCPROPERTY  Agency_Div_Short  \* MERGEFORMAT </w:instrText>
      </w:r>
      <w:r w:rsidR="00E553B9">
        <w:fldChar w:fldCharType="separate"/>
      </w:r>
      <w:r w:rsidR="0054275D">
        <w:t>DHSP</w:t>
      </w:r>
      <w:r w:rsidR="00E553B9">
        <w:fldChar w:fldCharType="end"/>
      </w:r>
      <w:r w:rsidR="00122BA6">
        <w:t xml:space="preserve"> </w:t>
      </w:r>
      <w:r>
        <w:t xml:space="preserve">to develop a roadmap that lays out the priorities of major functional components.  Please note </w:t>
      </w:r>
      <w:r w:rsidR="0037015E">
        <w:t xml:space="preserve">that </w:t>
      </w:r>
      <w:r w:rsidR="00F6387C" w:rsidRPr="00F6387C">
        <w:t xml:space="preserve">KL&amp;A is open to accelerating the project timeline but would require additional staff on the KL&amp;A side and additional time commitments from </w:t>
      </w:r>
      <w:r w:rsidR="00E553B9">
        <w:fldChar w:fldCharType="begin"/>
      </w:r>
      <w:r w:rsidR="00E553B9">
        <w:instrText xml:space="preserve"> DOCPROPERTY  A</w:instrText>
      </w:r>
      <w:r w:rsidR="00E553B9">
        <w:instrText xml:space="preserve">gency_Div_Short  \* MERGEFORMAT </w:instrText>
      </w:r>
      <w:r w:rsidR="00E553B9">
        <w:fldChar w:fldCharType="separate"/>
      </w:r>
      <w:r w:rsidR="0054275D">
        <w:t>DHSP</w:t>
      </w:r>
      <w:r w:rsidR="00E553B9">
        <w:fldChar w:fldCharType="end"/>
      </w:r>
      <w:r w:rsidR="00122BA6">
        <w:t xml:space="preserve"> </w:t>
      </w:r>
      <w:r w:rsidR="00F6387C" w:rsidRPr="00F6387C">
        <w:t xml:space="preserve">and DTMB.  Accelerating the timeline may </w:t>
      </w:r>
      <w:r w:rsidR="00122BA6">
        <w:t xml:space="preserve">also impact </w:t>
      </w:r>
      <w:r w:rsidR="00703C75">
        <w:t xml:space="preserve">the </w:t>
      </w:r>
      <w:r w:rsidR="00122BA6">
        <w:t>project cost</w:t>
      </w:r>
      <w:r w:rsidR="00F6387C" w:rsidRPr="00F6387C">
        <w:t>.</w:t>
      </w:r>
      <w:r w:rsidR="00122BA6">
        <w:t xml:space="preserve">  </w:t>
      </w:r>
    </w:p>
    <w:p w14:paraId="7901D799" w14:textId="699B6607" w:rsidR="00F6387C" w:rsidRDefault="00F6387C" w:rsidP="00AF168F">
      <w:pPr>
        <w:pStyle w:val="LetterBody"/>
      </w:pPr>
      <w:r w:rsidRPr="00AF168F">
        <w:t>KL&amp;A plans to use</w:t>
      </w:r>
      <w:r w:rsidR="00AF168F">
        <w:t xml:space="preserve"> the Scrum/Agile development methodology</w:t>
      </w:r>
      <w:r w:rsidR="00CE7AB6" w:rsidRPr="00AF168F">
        <w:t xml:space="preserve">.  </w:t>
      </w:r>
      <w:r w:rsidR="00122BA6">
        <w:t xml:space="preserve">The project will begin with an initiation, planning, and discovery phase, called </w:t>
      </w:r>
      <w:r w:rsidR="00122BA6" w:rsidRPr="00C4388B">
        <w:rPr>
          <w:b/>
          <w:bCs/>
        </w:rPr>
        <w:t>sprint zero</w:t>
      </w:r>
      <w:r w:rsidR="00122BA6">
        <w:t xml:space="preserve">.  This phase will </w:t>
      </w:r>
      <w:r w:rsidR="00137C07">
        <w:t>include requirements validation</w:t>
      </w:r>
      <w:r w:rsidR="00122BA6">
        <w:t xml:space="preserve"> activities to ensure that planning reflects the full scope of the project</w:t>
      </w:r>
      <w:r w:rsidR="002A7F70">
        <w:t xml:space="preserve">, as well as </w:t>
      </w:r>
      <w:r w:rsidR="00137C07">
        <w:t>elaboration activities that clarify and refine business and functional requirements, transforming them into user epics and user stories</w:t>
      </w:r>
      <w:r w:rsidR="00122BA6">
        <w:t xml:space="preserve">.  </w:t>
      </w:r>
      <w:r w:rsidRPr="00AF168F">
        <w:t xml:space="preserve">This </w:t>
      </w:r>
      <w:r w:rsidR="00AF168F" w:rsidRPr="00AF168F">
        <w:t>will allow</w:t>
      </w:r>
      <w:r w:rsidRPr="00AF168F">
        <w:t xml:space="preserve"> the team to build enough of the product backlog to keep the develop</w:t>
      </w:r>
      <w:r w:rsidR="00AF168F" w:rsidRPr="00AF168F">
        <w:t>ers</w:t>
      </w:r>
      <w:r w:rsidR="00122BA6">
        <w:t xml:space="preserve"> busy.</w:t>
      </w:r>
      <w:r w:rsidRPr="00AF168F">
        <w:t xml:space="preserve"> </w:t>
      </w:r>
      <w:r w:rsidR="00122BA6">
        <w:t xml:space="preserve"> T</w:t>
      </w:r>
      <w:r w:rsidRPr="00AF168F">
        <w:t>h</w:t>
      </w:r>
      <w:r w:rsidR="00122BA6">
        <w:t>roughout the project, th</w:t>
      </w:r>
      <w:r w:rsidRPr="00AF168F">
        <w:t xml:space="preserve">e </w:t>
      </w:r>
      <w:r w:rsidR="00AF168F" w:rsidRPr="00AF168F">
        <w:t xml:space="preserve">KL&amp;A </w:t>
      </w:r>
      <w:r w:rsidRPr="00AF168F">
        <w:t xml:space="preserve">business analysts </w:t>
      </w:r>
      <w:r w:rsidR="00AF168F" w:rsidRPr="00AF168F">
        <w:t>will continue requirements elaboration, pr</w:t>
      </w:r>
      <w:r w:rsidR="00C70B81">
        <w:t>oducing user stories with acceptance criteria an</w:t>
      </w:r>
      <w:r w:rsidR="00122BA6">
        <w:t xml:space="preserve">d mockups for each requirement.  This continuous stream of elaboration and design allows the developers to focus on what they do best, building the solution, and provides </w:t>
      </w:r>
      <w:r w:rsidR="00E553B9">
        <w:fldChar w:fldCharType="begin"/>
      </w:r>
      <w:r w:rsidR="00E553B9">
        <w:instrText xml:space="preserve"> DOCPROPERTY  Agency_Div_Short  \* MERGEFORMAT </w:instrText>
      </w:r>
      <w:r w:rsidR="00E553B9">
        <w:fldChar w:fldCharType="separate"/>
      </w:r>
      <w:r w:rsidR="0054275D">
        <w:t>DHSP</w:t>
      </w:r>
      <w:r w:rsidR="00E553B9">
        <w:fldChar w:fldCharType="end"/>
      </w:r>
      <w:r w:rsidR="00122BA6">
        <w:t xml:space="preserve"> with agility to reprioritize requirements if the need arises.  OCM analysis and planning activities will also begin during sprint zero.  </w:t>
      </w:r>
    </w:p>
    <w:p w14:paraId="67C48F41" w14:textId="7EA785CE" w:rsidR="00122BA6" w:rsidRDefault="00122BA6" w:rsidP="00122BA6">
      <w:pPr>
        <w:pStyle w:val="LetterBody"/>
      </w:pPr>
      <w:r w:rsidRPr="00AF168F">
        <w:rPr>
          <w:noProof/>
        </w:rPr>
        <mc:AlternateContent>
          <mc:Choice Requires="wpg">
            <w:drawing>
              <wp:anchor distT="0" distB="0" distL="114300" distR="114300" simplePos="0" relativeHeight="251657217" behindDoc="0" locked="0" layoutInCell="1" allowOverlap="1" wp14:anchorId="3D1FFD25" wp14:editId="5EF83F9F">
                <wp:simplePos x="0" y="0"/>
                <wp:positionH relativeFrom="margin">
                  <wp:align>left</wp:align>
                </wp:positionH>
                <wp:positionV relativeFrom="paragraph">
                  <wp:posOffset>110500</wp:posOffset>
                </wp:positionV>
                <wp:extent cx="3399790" cy="1733550"/>
                <wp:effectExtent l="0" t="0" r="0" b="0"/>
                <wp:wrapSquare wrapText="bothSides"/>
                <wp:docPr id="3" name="Group 3"/>
                <wp:cNvGraphicFramePr/>
                <a:graphic xmlns:a="http://schemas.openxmlformats.org/drawingml/2006/main">
                  <a:graphicData uri="http://schemas.microsoft.com/office/word/2010/wordprocessingGroup">
                    <wpg:wgp>
                      <wpg:cNvGrpSpPr/>
                      <wpg:grpSpPr>
                        <a:xfrm>
                          <a:off x="0" y="0"/>
                          <a:ext cx="3399790" cy="1733702"/>
                          <a:chOff x="0" y="-143307"/>
                          <a:chExt cx="3400735" cy="1734187"/>
                        </a:xfrm>
                      </wpg:grpSpPr>
                      <pic:pic xmlns:pic="http://schemas.openxmlformats.org/drawingml/2006/picture">
                        <pic:nvPicPr>
                          <pic:cNvPr id="2" name="Picture 2" descr="Agile_Scrum_Process"/>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143307"/>
                            <a:ext cx="3400735" cy="1514963"/>
                          </a:xfrm>
                          <a:prstGeom prst="rect">
                            <a:avLst/>
                          </a:prstGeom>
                          <a:noFill/>
                          <a:ln>
                            <a:noFill/>
                          </a:ln>
                        </pic:spPr>
                      </pic:pic>
                      <wps:wsp>
                        <wps:cNvPr id="1" name="Text Box 1"/>
                        <wps:cNvSpPr txBox="1"/>
                        <wps:spPr>
                          <a:xfrm>
                            <a:off x="27289" y="1419240"/>
                            <a:ext cx="3243515" cy="171640"/>
                          </a:xfrm>
                          <a:prstGeom prst="rect">
                            <a:avLst/>
                          </a:prstGeom>
                          <a:solidFill>
                            <a:prstClr val="white"/>
                          </a:solidFill>
                          <a:ln>
                            <a:noFill/>
                          </a:ln>
                          <a:effectLst/>
                        </wps:spPr>
                        <wps:txbx>
                          <w:txbxContent>
                            <w:p w14:paraId="3BBF84F2" w14:textId="7811B75C" w:rsidR="00F6387C" w:rsidRPr="004C25F0" w:rsidRDefault="00F6387C" w:rsidP="00122BA6">
                              <w:pPr>
                                <w:pStyle w:val="Caption"/>
                                <w:jc w:val="center"/>
                                <w:rPr>
                                  <w:noProof/>
                                  <w:color w:val="2F5496" w:themeColor="accent1" w:themeShade="BF"/>
                                </w:rPr>
                              </w:pPr>
                              <w:r>
                                <w:t xml:space="preserve">Figure </w:t>
                              </w:r>
                              <w:r w:rsidR="007D1B0B">
                                <w:rPr>
                                  <w:noProof/>
                                </w:rPr>
                                <w:fldChar w:fldCharType="begin"/>
                              </w:r>
                              <w:r w:rsidR="007D1B0B">
                                <w:rPr>
                                  <w:noProof/>
                                </w:rPr>
                                <w:instrText xml:space="preserve"> SEQ Figure \* ARABIC </w:instrText>
                              </w:r>
                              <w:r w:rsidR="007D1B0B">
                                <w:rPr>
                                  <w:noProof/>
                                </w:rPr>
                                <w:fldChar w:fldCharType="separate"/>
                              </w:r>
                              <w:r w:rsidR="0054275D">
                                <w:rPr>
                                  <w:noProof/>
                                </w:rPr>
                                <w:t>2</w:t>
                              </w:r>
                              <w:r w:rsidR="007D1B0B">
                                <w:rPr>
                                  <w:noProof/>
                                </w:rPr>
                                <w:fldChar w:fldCharType="end"/>
                              </w:r>
                              <w:r>
                                <w:t>. Scrum Process Diagram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D1FFD25" id="Group 3" o:spid="_x0000_s1026" style="position:absolute;left:0;text-align:left;margin-left:0;margin-top:8.7pt;width:267.7pt;height:136.5pt;z-index:251657217;mso-position-horizontal:left;mso-position-horizontal-relative:margin;mso-width-relative:margin;mso-height-relative:margin" coordorigin=",-1433" coordsize="34007,173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Agile_Scrum_Process" style="position:absolute;top:-1433;width:34007;height:151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">
                  <v:imagedata r:id="rId14" o:title="Agile_Scrum_Process"/>
                </v:shape>
                <v:shapetype id="_x0000_t202" coordsize="21600,21600" o:spt="202" path="m,l,21600r21600,l21600,xe">
                  <v:stroke joinstyle="miter"/>
                  <v:path gradientshapeok="t" o:connecttype="rect"/>
                </v:shapetype>
                <v:shape id="Text Box 1" o:spid="_x0000_s1028" type="#_x0000_t202" style="position:absolute;left:272;top:14192;width:32436;height:1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" stroked="f">
                  <v:textbox inset="0,0,0,0">
                    <w:txbxContent>
                      <w:p w14:paraId="3BBF84F2" w14:textId="7811B75C" w:rsidR="00F6387C" w:rsidRPr="004C25F0" w:rsidRDefault="00F6387C" w:rsidP="00122BA6">
                        <w:pPr>
                          <w:pStyle w:val="Caption"/>
                          <w:jc w:val="center"/>
                          <w:rPr>
                            <w:noProof/>
                            <w:color w:val="2F5496" w:themeColor="accent1" w:themeShade="BF"/>
                          </w:rPr>
                        </w:pPr>
                        <w:r>
                          <w:t xml:space="preserve">Figure </w:t>
                        </w:r>
                        <w:r w:rsidR="007D1B0B">
                          <w:rPr>
                            <w:noProof/>
                          </w:rPr>
                          <w:fldChar w:fldCharType="begin"/>
                        </w:r>
                        <w:r w:rsidR="007D1B0B">
                          <w:rPr>
                            <w:noProof/>
                          </w:rPr>
                          <w:instrText xml:space="preserve"> SEQ Figure \* ARABIC </w:instrText>
                        </w:r>
                        <w:r w:rsidR="007D1B0B">
                          <w:rPr>
                            <w:noProof/>
                          </w:rPr>
                          <w:fldChar w:fldCharType="separate"/>
                        </w:r>
                        <w:r w:rsidR="0054275D">
                          <w:rPr>
                            <w:noProof/>
                          </w:rPr>
                          <w:t>2</w:t>
                        </w:r>
                        <w:r w:rsidR="007D1B0B">
                          <w:rPr>
                            <w:noProof/>
                          </w:rPr>
                          <w:fldChar w:fldCharType="end"/>
                        </w:r>
                        <w:proofErr w:type="gramStart"/>
                        <w:r>
                          <w:t xml:space="preserve">. </w:t>
                        </w:r>
                        <w:proofErr w:type="gramEnd"/>
                        <w:r>
                          <w:t>Scrum Process Diagram</w:t>
                        </w:r>
                      </w:p>
                    </w:txbxContent>
                  </v:textbox>
                </v:shape>
                <w10:wrap type="square" anchorx="margin"/>
              </v:group>
            </w:pict>
          </mc:Fallback>
        </mc:AlternateContent>
      </w:r>
      <w:r w:rsidR="00D73AEC">
        <w:rPr>
          <w:noProof/>
        </w:rPr>
        <w:t>In parallel with</w:t>
      </w:r>
      <w:r>
        <w:t xml:space="preserve"> sprint zero, </w:t>
      </w:r>
      <w:r w:rsidRPr="00122BA6">
        <w:rPr>
          <w:b/>
        </w:rPr>
        <w:t xml:space="preserve">Phase 2: </w:t>
      </w:r>
      <w:r w:rsidR="004310D8">
        <w:rPr>
          <w:b/>
        </w:rPr>
        <w:t xml:space="preserve">Base Application </w:t>
      </w:r>
      <w:r w:rsidRPr="00122BA6">
        <w:rPr>
          <w:b/>
        </w:rPr>
        <w:t>DDI</w:t>
      </w:r>
      <w:r>
        <w:t xml:space="preserve"> will begin.</w:t>
      </w:r>
      <w:r w:rsidR="00FD4F88">
        <w:t xml:space="preserve">  This phase will involve </w:t>
      </w:r>
      <w:r w:rsidR="00A71BD9">
        <w:t>24</w:t>
      </w:r>
      <w:r w:rsidR="00FD4F88">
        <w:t>, 2</w:t>
      </w:r>
      <w:r>
        <w:t xml:space="preserve">-week development sprints.  </w:t>
      </w:r>
      <w:r w:rsidR="00C70B81">
        <w:t>Before each s</w:t>
      </w:r>
      <w:r>
        <w:t>print, a</w:t>
      </w:r>
      <w:r w:rsidR="0088270C">
        <w:t xml:space="preserve"> </w:t>
      </w:r>
      <w:fldSimple w:instr=" DOCPROPERTY  Agency_Div_Short  \* MERGEFORMAT ">
        <w:r w:rsidR="0054275D">
          <w:t>DHSP</w:t>
        </w:r>
      </w:fldSimple>
      <w:r w:rsidR="0088270C">
        <w:t xml:space="preserve">-appointed product owner will review the product backlog prioritization, providing </w:t>
      </w:r>
      <w:fldSimple w:instr=" DOCPROPERTY  Agency_Div_Short  \* MERGEFORMAT ">
        <w:r w:rsidR="0054275D">
          <w:t>DHSP</w:t>
        </w:r>
      </w:fldSimple>
      <w:r>
        <w:t xml:space="preserve"> </w:t>
      </w:r>
      <w:r w:rsidR="0088270C">
        <w:t xml:space="preserve">with the agility to respond to changing </w:t>
      </w:r>
      <w:r w:rsidR="00C70B81">
        <w:t xml:space="preserve">business </w:t>
      </w:r>
      <w:r w:rsidR="0088270C">
        <w:t xml:space="preserve">needs.  </w:t>
      </w:r>
      <w:r w:rsidR="00C70B81">
        <w:t>The team will then plan the sprint, pulling as many of the highest priority stories off the product backlog as they can c</w:t>
      </w:r>
      <w:r w:rsidR="00E104CC">
        <w:t xml:space="preserve">omplete in the </w:t>
      </w:r>
      <w:r w:rsidR="00FD4F88">
        <w:t>2-</w:t>
      </w:r>
      <w:r w:rsidR="00E104CC">
        <w:t xml:space="preserve">week time box.  Then they will begin the sprint.  Toward the end of </w:t>
      </w:r>
      <w:r>
        <w:t>each</w:t>
      </w:r>
      <w:r w:rsidR="00E104CC">
        <w:t xml:space="preserve"> sprint, the KL&amp;A team will demonstrate the functionality developed during the sprint to field </w:t>
      </w:r>
      <w:fldSimple w:instr=" DOCPROPERTY  Agency_Div_Short  \* MERGEFORMAT ">
        <w:r w:rsidR="0054275D">
          <w:t>DHSP</w:t>
        </w:r>
      </w:fldSimple>
      <w:r>
        <w:t xml:space="preserve"> </w:t>
      </w:r>
      <w:r w:rsidR="00E104CC">
        <w:t>feedback</w:t>
      </w:r>
      <w:r w:rsidR="00C70B81">
        <w:t>.</w:t>
      </w:r>
      <w:r w:rsidR="00E104CC">
        <w:t xml:space="preserve">  </w:t>
      </w:r>
      <w:r>
        <w:t>Feedback can then be evaluated for project impact and potentially added to the product backlog.</w:t>
      </w:r>
    </w:p>
    <w:p w14:paraId="23321F26" w14:textId="39341395" w:rsidR="00122BA6" w:rsidRDefault="00E104CC" w:rsidP="00122BA6">
      <w:pPr>
        <w:pStyle w:val="LetterBody"/>
      </w:pPr>
      <w:r>
        <w:t>Our test</w:t>
      </w:r>
      <w:r w:rsidR="00606A27">
        <w:t>ing</w:t>
      </w:r>
      <w:r w:rsidR="0059569A">
        <w:t xml:space="preserve"> cycles </w:t>
      </w:r>
      <w:r>
        <w:t xml:space="preserve">will </w:t>
      </w:r>
      <w:r w:rsidR="00122BA6">
        <w:t>also operate in sprints</w:t>
      </w:r>
      <w:r>
        <w:t xml:space="preserve"> but will lag one sprint behind to maximize productivity.  </w:t>
      </w:r>
      <w:r w:rsidR="0059569A">
        <w:t>The testing team</w:t>
      </w:r>
      <w:r>
        <w:t xml:space="preserve"> will run a</w:t>
      </w:r>
      <w:r w:rsidR="00AF168F">
        <w:t>utomated regression tests and manual functional and system integration tests</w:t>
      </w:r>
      <w:r>
        <w:t xml:space="preserve"> to ensure quality, after which they will facilitate a user acceptance test cycle for the sprint.  During each sprint, the business analysts will also </w:t>
      </w:r>
      <w:r w:rsidR="00C70B81">
        <w:t xml:space="preserve">update related </w:t>
      </w:r>
      <w:r w:rsidRPr="00817A02">
        <w:t xml:space="preserve">State Unified Information Technology Environment </w:t>
      </w:r>
      <w:r>
        <w:t>(</w:t>
      </w:r>
      <w:r w:rsidR="00C70B81">
        <w:t>SUITE</w:t>
      </w:r>
      <w:r>
        <w:t>)</w:t>
      </w:r>
      <w:r w:rsidR="00C70B81">
        <w:t xml:space="preserve"> documentation, user manuals, and training materials to ensure </w:t>
      </w:r>
      <w:r>
        <w:t xml:space="preserve">that </w:t>
      </w:r>
      <w:r w:rsidR="00C70B81">
        <w:t xml:space="preserve">these artifacts always reflect the current state of the software.  </w:t>
      </w:r>
      <w:r w:rsidR="00E42BE3">
        <w:t xml:space="preserve">In addition to sprint UAT, our team will facilitate </w:t>
      </w:r>
      <w:r w:rsidR="00526F8E">
        <w:t>a UAT cycle for each release that is holistic and regressive.</w:t>
      </w:r>
    </w:p>
    <w:p w14:paraId="30846F59" w14:textId="09D54980" w:rsidR="00122BA6" w:rsidRDefault="00AF168F" w:rsidP="00122BA6">
      <w:pPr>
        <w:pStyle w:val="LetterBody"/>
      </w:pPr>
      <w:r>
        <w:t xml:space="preserve">This process of iteratively delivering </w:t>
      </w:r>
      <w:r w:rsidR="00526F8E">
        <w:t xml:space="preserve">tested </w:t>
      </w:r>
      <w:r>
        <w:t xml:space="preserve">functionality </w:t>
      </w:r>
      <w:r w:rsidR="006170A8">
        <w:t xml:space="preserve">and updated documentation </w:t>
      </w:r>
      <w:r>
        <w:t xml:space="preserve">provides transparency that reduces risk, ultimately increasing </w:t>
      </w:r>
      <w:fldSimple w:instr=" DOCPROPERTY  Agency_Div_Short  \* MERGEFORMAT ">
        <w:r w:rsidR="0054275D">
          <w:t>DHSP</w:t>
        </w:r>
      </w:fldSimple>
      <w:r w:rsidR="00122BA6">
        <w:t xml:space="preserve">’s </w:t>
      </w:r>
      <w:r>
        <w:t xml:space="preserve">confidence as the project progresses.  </w:t>
      </w:r>
      <w:r w:rsidR="00122BA6">
        <w:t xml:space="preserve">After all the sprints and </w:t>
      </w:r>
      <w:r w:rsidR="00703C75">
        <w:t>the release are tested and user-</w:t>
      </w:r>
      <w:r w:rsidR="00122BA6">
        <w:t xml:space="preserve">accepted, we will work with </w:t>
      </w:r>
      <w:fldSimple w:instr=" DOCPROPERTY  Agency_IT  \* MERGEFORMAT ">
        <w:r w:rsidR="002C2984">
          <w:t>DTMB</w:t>
        </w:r>
      </w:fldSimple>
      <w:r w:rsidR="002C2984">
        <w:t xml:space="preserve"> </w:t>
      </w:r>
      <w:r w:rsidR="00122BA6">
        <w:t xml:space="preserve">to deploy the new </w:t>
      </w:r>
      <w:fldSimple w:instr=" DOCPROPERTY  ProgramName_Short  \* MERGEFORMAT ">
        <w:r w:rsidR="0054275D">
          <w:t>MIDASH Solution</w:t>
        </w:r>
      </w:fldSimple>
      <w:r w:rsidR="00122BA6">
        <w:t xml:space="preserve"> to the production environment.</w:t>
      </w:r>
    </w:p>
    <w:p w14:paraId="73B36EE8" w14:textId="537B1FF2" w:rsidR="00122BA6" w:rsidRDefault="00122BA6" w:rsidP="00122BA6">
      <w:pPr>
        <w:pStyle w:val="LetterBody"/>
      </w:pPr>
      <w:r w:rsidRPr="00122BA6">
        <w:rPr>
          <w:b/>
        </w:rPr>
        <w:t>Phase 3: Integration</w:t>
      </w:r>
      <w:r w:rsidR="008F37ED">
        <w:rPr>
          <w:b/>
        </w:rPr>
        <w:t>,</w:t>
      </w:r>
      <w:r w:rsidRPr="00122BA6">
        <w:rPr>
          <w:b/>
        </w:rPr>
        <w:t xml:space="preserve"> Migration</w:t>
      </w:r>
      <w:r w:rsidR="008F37ED">
        <w:rPr>
          <w:b/>
        </w:rPr>
        <w:t>, and Decommission</w:t>
      </w:r>
      <w:r>
        <w:t xml:space="preserve"> will overlap with Phase 2.  It will involve </w:t>
      </w:r>
      <w:r w:rsidR="002C2984">
        <w:t>eight</w:t>
      </w:r>
      <w:r w:rsidR="00FD4F88">
        <w:t xml:space="preserve"> </w:t>
      </w:r>
      <w:r w:rsidR="008F37ED">
        <w:t xml:space="preserve">system </w:t>
      </w:r>
      <w:r w:rsidR="00FD4F88">
        <w:t>releases, each comprising nine 2</w:t>
      </w:r>
      <w:r>
        <w:t xml:space="preserve">-week sprints.  Each release will involve developing </w:t>
      </w:r>
      <w:r w:rsidR="00526F8E">
        <w:t>integrations</w:t>
      </w:r>
      <w:r w:rsidR="006433A0">
        <w:t>/interface</w:t>
      </w:r>
      <w:r w:rsidR="00F57BEA">
        <w:t xml:space="preserve"> and</w:t>
      </w:r>
      <w:r w:rsidR="008F37ED">
        <w:t xml:space="preserve"> data </w:t>
      </w:r>
      <w:r>
        <w:lastRenderedPageBreak/>
        <w:t xml:space="preserve">migration/conversion scripts, migrating data to a staging environment, reviewing </w:t>
      </w:r>
      <w:r w:rsidR="008F37ED">
        <w:t xml:space="preserve">data </w:t>
      </w:r>
      <w:r>
        <w:t xml:space="preserve">migration results, facilitating user acceptance of </w:t>
      </w:r>
      <w:r w:rsidR="004E7F92">
        <w:t xml:space="preserve">interfaces and </w:t>
      </w:r>
      <w:r w:rsidR="008F37ED">
        <w:t xml:space="preserve">data </w:t>
      </w:r>
      <w:r>
        <w:t>migration, deploying migrated data to production, and decommissioning the respective legacy system.</w:t>
      </w:r>
    </w:p>
    <w:p w14:paraId="4070201A" w14:textId="365DE1E6" w:rsidR="00CE7AB6" w:rsidRPr="00817A02" w:rsidRDefault="00264650" w:rsidP="00C70B81">
      <w:pPr>
        <w:pStyle w:val="LetterBodyKWN"/>
      </w:pPr>
      <w:r>
        <w:rPr>
          <w:noProof/>
        </w:rPr>
        <mc:AlternateContent>
          <mc:Choice Requires="wpg">
            <w:drawing>
              <wp:anchor distT="0" distB="0" distL="114300" distR="114300" simplePos="0" relativeHeight="251658247" behindDoc="0" locked="0" layoutInCell="1" allowOverlap="1" wp14:anchorId="4AB00B3F" wp14:editId="365B83D5">
                <wp:simplePos x="0" y="0"/>
                <wp:positionH relativeFrom="margin">
                  <wp:align>right</wp:align>
                </wp:positionH>
                <wp:positionV relativeFrom="paragraph">
                  <wp:posOffset>26441</wp:posOffset>
                </wp:positionV>
                <wp:extent cx="2589250" cy="1963369"/>
                <wp:effectExtent l="19050" t="19050" r="20955" b="0"/>
                <wp:wrapSquare wrapText="bothSides"/>
                <wp:docPr id="6" name="Group 6"/>
                <wp:cNvGraphicFramePr/>
                <a:graphic xmlns:a="http://schemas.openxmlformats.org/drawingml/2006/main">
                  <a:graphicData uri="http://schemas.microsoft.com/office/word/2010/wordprocessingGroup">
                    <wpg:wgp>
                      <wpg:cNvGrpSpPr/>
                      <wpg:grpSpPr>
                        <a:xfrm>
                          <a:off x="0" y="0"/>
                          <a:ext cx="2589250" cy="1963369"/>
                          <a:chOff x="0" y="0"/>
                          <a:chExt cx="2589250" cy="1963369"/>
                        </a:xfrm>
                      </wpg:grpSpPr>
                      <pic:pic xmlns:pic="http://schemas.openxmlformats.org/drawingml/2006/picture">
                        <pic:nvPicPr>
                          <pic:cNvPr id="982" name="Picture 982"/>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86355" cy="1724025"/>
                          </a:xfrm>
                          <a:prstGeom prst="rect">
                            <a:avLst/>
                          </a:prstGeom>
                          <a:ln w="12700" cap="sq">
                            <a:solidFill>
                              <a:srgbClr val="000000"/>
                            </a:solidFill>
                            <a:prstDash val="solid"/>
                            <a:miter lim="800000"/>
                          </a:ln>
                          <a:effectLst/>
                        </pic:spPr>
                      </pic:pic>
                      <wps:wsp>
                        <wps:cNvPr id="19" name="Text Box 19"/>
                        <wps:cNvSpPr txBox="1"/>
                        <wps:spPr>
                          <a:xfrm>
                            <a:off x="2895" y="1780489"/>
                            <a:ext cx="2586355" cy="182880"/>
                          </a:xfrm>
                          <a:prstGeom prst="rect">
                            <a:avLst/>
                          </a:prstGeom>
                          <a:solidFill>
                            <a:prstClr val="white"/>
                          </a:solidFill>
                          <a:ln>
                            <a:noFill/>
                          </a:ln>
                          <a:effectLst/>
                        </wps:spPr>
                        <wps:txbx>
                          <w:txbxContent>
                            <w:p w14:paraId="2A3D1617" w14:textId="629F97DA" w:rsidR="005B2259" w:rsidRPr="002736BA" w:rsidRDefault="005B2259" w:rsidP="005B2259">
                              <w:pPr>
                                <w:pStyle w:val="Caption"/>
                                <w:rPr>
                                  <w:rFonts w:ascii="Calibri Light" w:hAnsi="Calibri Light"/>
                                  <w:noProof/>
                                  <w:szCs w:val="24"/>
                                </w:rPr>
                              </w:pPr>
                              <w:r>
                                <w:t xml:space="preserve">Figure </w:t>
                              </w:r>
                              <w:r w:rsidR="007D1B0B">
                                <w:rPr>
                                  <w:noProof/>
                                </w:rPr>
                                <w:fldChar w:fldCharType="begin"/>
                              </w:r>
                              <w:r w:rsidR="007D1B0B">
                                <w:rPr>
                                  <w:noProof/>
                                </w:rPr>
                                <w:instrText xml:space="preserve"> SEQ Figure \* ARABIC </w:instrText>
                              </w:r>
                              <w:r w:rsidR="007D1B0B">
                                <w:rPr>
                                  <w:noProof/>
                                </w:rPr>
                                <w:fldChar w:fldCharType="separate"/>
                              </w:r>
                              <w:r w:rsidR="0054275D">
                                <w:rPr>
                                  <w:noProof/>
                                </w:rPr>
                                <w:t>3</w:t>
                              </w:r>
                              <w:r w:rsidR="007D1B0B">
                                <w:rPr>
                                  <w:noProof/>
                                </w:rPr>
                                <w:fldChar w:fldCharType="end"/>
                              </w:r>
                              <w:r>
                                <w:t>. Daily Scrum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4AB00B3F" id="Group 6" o:spid="_x0000_s1029" style="position:absolute;left:0;text-align:left;margin-left:152.7pt;margin-top:2.1pt;width:203.9pt;height:154.6pt;z-index:251658247;mso-position-horizontal:right;mso-position-horizontal-relative:margin" coordsize="25892,196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">
                <v:shape id="Picture 982" o:spid="_x0000_s1030" type="#_x0000_t75" style="position:absolute;width:25863;height:17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" stroked="t" strokeweight="1pt">
                  <v:stroke endcap="square"/>
                  <v:imagedata r:id="rId16" o:title=""/>
                  <v:path arrowok="t"/>
                </v:shape>
                <v:shape id="Text Box 19" o:spid="_x0000_s1031" type="#_x0000_t202" style="position:absolute;left:28;top:17804;width:25864;height:1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" stroked="f">
                  <v:textbox inset="0,0,0,0">
                    <w:txbxContent>
                      <w:p w14:paraId="2A3D1617" w14:textId="629F97DA" w:rsidR="005B2259" w:rsidRPr="002736BA" w:rsidRDefault="005B2259" w:rsidP="005B2259">
                        <w:pPr>
                          <w:pStyle w:val="Caption"/>
                          <w:rPr>
                            <w:rFonts w:ascii="Calibri Light" w:hAnsi="Calibri Light"/>
                            <w:noProof/>
                            <w:szCs w:val="24"/>
                          </w:rPr>
                        </w:pPr>
                        <w:r>
                          <w:t xml:space="preserve">Figure </w:t>
                        </w:r>
                        <w:r w:rsidR="007D1B0B">
                          <w:rPr>
                            <w:noProof/>
                          </w:rPr>
                          <w:fldChar w:fldCharType="begin"/>
                        </w:r>
                        <w:r w:rsidR="007D1B0B">
                          <w:rPr>
                            <w:noProof/>
                          </w:rPr>
                          <w:instrText xml:space="preserve"> SEQ Figure \* ARABIC </w:instrText>
                        </w:r>
                        <w:r w:rsidR="007D1B0B">
                          <w:rPr>
                            <w:noProof/>
                          </w:rPr>
                          <w:fldChar w:fldCharType="separate"/>
                        </w:r>
                        <w:r w:rsidR="0054275D">
                          <w:rPr>
                            <w:noProof/>
                          </w:rPr>
                          <w:t>3</w:t>
                        </w:r>
                        <w:r w:rsidR="007D1B0B">
                          <w:rPr>
                            <w:noProof/>
                          </w:rPr>
                          <w:fldChar w:fldCharType="end"/>
                        </w:r>
                        <w:proofErr w:type="gramStart"/>
                        <w:r>
                          <w:t xml:space="preserve">. </w:t>
                        </w:r>
                        <w:proofErr w:type="gramEnd"/>
                        <w:r>
                          <w:t>Daily Scrum</w:t>
                        </w:r>
                      </w:p>
                    </w:txbxContent>
                  </v:textbox>
                </v:shape>
                <w10:wrap type="square" anchorx="margin"/>
              </v:group>
            </w:pict>
          </mc:Fallback>
        </mc:AlternateContent>
      </w:r>
      <w:r w:rsidR="00CE7AB6" w:rsidRPr="00817A02">
        <w:t xml:space="preserve">KL&amp;A is a leader in introducing Agile methodologies to the State of Michigan.  In 2010, our CSHCS system implementation was the first </w:t>
      </w:r>
      <w:fldSimple w:instr=" DOCPROPERTY  Agency_Short  \* MERGEFORMAT ">
        <w:r w:rsidR="0054275D">
          <w:t>MDHHS</w:t>
        </w:r>
      </w:fldSimple>
      <w:r w:rsidR="00CE7AB6" w:rsidRPr="00817A02">
        <w:t xml:space="preserve"> project that was purely Agile, while complying with the SUITE deliverable requirements.  Since 2010, we have continued our commitment to Agile methodologies, including providing Certified Scrum Master and/or Certified Product Owner training and certifications to ov</w:t>
      </w:r>
      <w:r w:rsidR="00AF168F">
        <w:t xml:space="preserve">er </w:t>
      </w:r>
      <w:r w:rsidR="00CD7436">
        <w:t>37</w:t>
      </w:r>
      <w:r w:rsidR="00CE7AB6" w:rsidRPr="00817A02">
        <w:t xml:space="preserve"> of our staff members.  Each calendar year we renew that commitment and ask more staff members to complete Scrum training and certification. </w:t>
      </w:r>
      <w:r w:rsidR="00CD7436">
        <w:t xml:space="preserve"> </w:t>
      </w:r>
    </w:p>
    <w:p w14:paraId="288C6DD2" w14:textId="5534CF15" w:rsidR="00CE7AB6" w:rsidRDefault="00CE7AB6" w:rsidP="00AF168F">
      <w:pPr>
        <w:pStyle w:val="LetterBody"/>
      </w:pPr>
      <w:r w:rsidRPr="00817A02">
        <w:t xml:space="preserve">KL&amp;A differs from other vendors that </w:t>
      </w:r>
      <w:r w:rsidR="00AF168F">
        <w:t>use</w:t>
      </w:r>
      <w:r w:rsidRPr="00817A02">
        <w:t xml:space="preserve"> Agile approaches </w:t>
      </w:r>
      <w:r w:rsidR="006170A8">
        <w:t>in</w:t>
      </w:r>
      <w:r w:rsidRPr="00817A02">
        <w:t xml:space="preserve"> that we believe that a project cannot be successful without the full buy-in of our clients.  In an Agile team, the “</w:t>
      </w:r>
      <w:r w:rsidR="00F52C3C" w:rsidRPr="00817A02">
        <w:t>product owner</w:t>
      </w:r>
      <w:r w:rsidRPr="00817A02">
        <w:t xml:space="preserve">” is the person who is responsible for prioritizing the </w:t>
      </w:r>
      <w:r w:rsidR="006170A8" w:rsidRPr="00817A02">
        <w:t>product backlog</w:t>
      </w:r>
      <w:r w:rsidRPr="00817A02">
        <w:t xml:space="preserve"> and, therefore, should be a representative of the client’s organization.  In 2014, we asked our </w:t>
      </w:r>
      <w:fldSimple w:instr=" DOCPROPERTY  Agency_Short  \* MERGEFORMAT ">
        <w:r w:rsidR="0054275D">
          <w:t>MDHHS</w:t>
        </w:r>
      </w:fldSimple>
      <w:r w:rsidRPr="00817A02">
        <w:t xml:space="preserve"> </w:t>
      </w:r>
      <w:r w:rsidR="00333896">
        <w:t xml:space="preserve">Third Party Liability </w:t>
      </w:r>
      <w:r w:rsidRPr="00817A02">
        <w:t>partner on the</w:t>
      </w:r>
      <w:r w:rsidR="00137C07">
        <w:t xml:space="preserve"> TED</w:t>
      </w:r>
      <w:r w:rsidRPr="00817A02">
        <w:t xml:space="preserve"> project to commit fully to this approach.  </w:t>
      </w:r>
      <w:r w:rsidR="007E0D78">
        <w:t>Before</w:t>
      </w:r>
      <w:r w:rsidRPr="00817A02">
        <w:t xml:space="preserve"> this decision, the KL&amp;A </w:t>
      </w:r>
      <w:r w:rsidR="006170A8" w:rsidRPr="00817A02">
        <w:t>project manage</w:t>
      </w:r>
      <w:r w:rsidR="006170A8">
        <w:t xml:space="preserve">r acted as the </w:t>
      </w:r>
      <w:r w:rsidR="006170A8" w:rsidRPr="00817A02">
        <w:t>proxy product owner</w:t>
      </w:r>
      <w:r w:rsidR="006170A8">
        <w:t>,</w:t>
      </w:r>
      <w:r w:rsidRPr="00817A02">
        <w:t xml:space="preserve"> prioritizing the backlog on behalf of the client.  The Director of Third Party Liability (TPL) agreed to fully commit to the Agile methodology.  She also had key project stakeholders attend KL&amp;A-coordinated Scrum Product Owner training with the Scrum Alliance (www.scrumalliance.org).  After training and certification, four </w:t>
      </w:r>
      <w:proofErr w:type="gramStart"/>
      <w:r w:rsidRPr="00817A02">
        <w:t>key</w:t>
      </w:r>
      <w:proofErr w:type="gramEnd"/>
      <w:r w:rsidRPr="00817A02">
        <w:t xml:space="preserve"> </w:t>
      </w:r>
      <w:fldSimple w:instr=" DOCPROPERTY  Agency_Short  \* MERGEFORMAT ">
        <w:r w:rsidR="0054275D">
          <w:t>MDHHS</w:t>
        </w:r>
      </w:fldSimple>
      <w:r w:rsidRPr="00817A02">
        <w:t xml:space="preserve"> project stakeholders took on the role of “</w:t>
      </w:r>
      <w:r w:rsidR="00F52C3C" w:rsidRPr="00817A02">
        <w:t>product owne</w:t>
      </w:r>
      <w:r w:rsidRPr="00817A02">
        <w:t xml:space="preserve">r” for various areas of the project.  Today, the </w:t>
      </w:r>
      <w:fldSimple w:instr=" DOCPROPERTY  Agency_Short  \* MERGEFORMAT ">
        <w:r w:rsidR="0054275D">
          <w:t>MDHHS</w:t>
        </w:r>
      </w:fldSimple>
      <w:r w:rsidRPr="00817A02">
        <w:t xml:space="preserve"> TPL team uses Jira, our backlog management, sprint planning, test tracking, and defect tracking tool, to participate as fully integrated team members.  Since then, we’ve repeated this process </w:t>
      </w:r>
      <w:r w:rsidR="00E1326A">
        <w:t>for other clients, such as MDHHS WIC,</w:t>
      </w:r>
      <w:r w:rsidRPr="00817A02">
        <w:t xml:space="preserve"> and have experienced significant decreases in scope changes and increases in project velocities.</w:t>
      </w:r>
    </w:p>
    <w:p w14:paraId="7DA02DEB" w14:textId="012640FB" w:rsidR="00027CB5" w:rsidRDefault="00027CB5" w:rsidP="00AF168F">
      <w:pPr>
        <w:pStyle w:val="LetterBody"/>
      </w:pPr>
      <w:r>
        <w:t>More detail about our process is provided in our Statement of Work response</w:t>
      </w:r>
      <w:r w:rsidR="00264650">
        <w:t>:</w:t>
      </w:r>
    </w:p>
    <w:p w14:paraId="5278729B" w14:textId="4608C967" w:rsidR="00027CB5" w:rsidRDefault="00027CB5" w:rsidP="00027CB5">
      <w:pPr>
        <w:pStyle w:val="LetterBody"/>
        <w:rPr>
          <w:b/>
        </w:rPr>
      </w:pPr>
      <w:r w:rsidRPr="00027CB5">
        <w:rPr>
          <w:b/>
        </w:rPr>
        <w:fldChar w:fldCharType="begin"/>
      </w:r>
      <w:r w:rsidRPr="00027CB5">
        <w:rPr>
          <w:b/>
        </w:rPr>
        <w:instrText xml:space="preserve"> DOCPROPERTY  File_Scope  \* MERGEFORMAT </w:instrText>
      </w:r>
      <w:r w:rsidRPr="00027CB5">
        <w:rPr>
          <w:b/>
        </w:rPr>
        <w:fldChar w:fldCharType="separate"/>
      </w:r>
      <w:r w:rsidR="0054275D">
        <w:rPr>
          <w:b/>
        </w:rPr>
        <w:t>10_MDHHS_MIDASH_Schedule-A-SOW_FromKLA.docx</w:t>
      </w:r>
      <w:r w:rsidRPr="00027CB5">
        <w:rPr>
          <w:b/>
        </w:rPr>
        <w:fldChar w:fldCharType="end"/>
      </w:r>
    </w:p>
    <w:p w14:paraId="5B0CC49D" w14:textId="71684A90" w:rsidR="00137C07" w:rsidRPr="00137C07" w:rsidRDefault="00137C07" w:rsidP="00137C07">
      <w:pPr>
        <w:pStyle w:val="LetterBody"/>
      </w:pPr>
      <w:r>
        <w:t xml:space="preserve">In addition to a proven project approach, a vendor with the right credentials and a history that demonstrates success can provide </w:t>
      </w:r>
      <w:fldSimple w:instr=" DOCPROPERTY  Agency_Div_Short  \* MERGEFORMAT ">
        <w:r w:rsidR="0054275D">
          <w:t>DHSP</w:t>
        </w:r>
      </w:fldSimple>
      <w:r>
        <w:t xml:space="preserve"> with confidence that the </w:t>
      </w:r>
      <w:fldSimple w:instr=" DOCPROPERTY  ProgramName_Short  \* MERGEFORMAT ">
        <w:r w:rsidR="003A4A44">
          <w:t>MIDASH Solution</w:t>
        </w:r>
      </w:fldSimple>
      <w:r w:rsidR="003A4A44">
        <w:t xml:space="preserve"> project </w:t>
      </w:r>
      <w:r>
        <w:t>will be successful.</w:t>
      </w:r>
    </w:p>
    <w:p w14:paraId="2FFD844F" w14:textId="3FB4A0BF" w:rsidR="00A272C6" w:rsidRPr="00A8121A" w:rsidRDefault="00A272C6" w:rsidP="00A272C6">
      <w:pPr>
        <w:pStyle w:val="Heading1"/>
        <w:rPr>
          <w:rStyle w:val="c-Response"/>
        </w:rPr>
      </w:pPr>
      <w:bookmarkStart w:id="4" w:name="_Toc39500789"/>
      <w:bookmarkStart w:id="5" w:name="_Toc62132300"/>
      <w:r w:rsidRPr="00A8121A">
        <w:rPr>
          <w:rStyle w:val="c-Response"/>
        </w:rPr>
        <w:lastRenderedPageBreak/>
        <w:t xml:space="preserve">Our Company, Credentials, and History with </w:t>
      </w:r>
      <w:r w:rsidRPr="00A8121A">
        <w:rPr>
          <w:rStyle w:val="c-Response"/>
        </w:rPr>
        <w:fldChar w:fldCharType="begin"/>
      </w:r>
      <w:r w:rsidRPr="00A8121A">
        <w:rPr>
          <w:rStyle w:val="c-Response"/>
        </w:rPr>
        <w:instrText xml:space="preserve"> DOCPROPERTY  Agency_Short  \* MERGEFORMAT </w:instrText>
      </w:r>
      <w:r w:rsidRPr="00A8121A">
        <w:rPr>
          <w:rStyle w:val="c-Response"/>
        </w:rPr>
        <w:fldChar w:fldCharType="separate"/>
      </w:r>
      <w:r w:rsidR="0054275D">
        <w:rPr>
          <w:rStyle w:val="c-Response"/>
        </w:rPr>
        <w:t>MDHHS</w:t>
      </w:r>
      <w:bookmarkEnd w:id="4"/>
      <w:r w:rsidRPr="00A8121A">
        <w:rPr>
          <w:rStyle w:val="c-Response"/>
        </w:rPr>
        <w:fldChar w:fldCharType="end"/>
      </w:r>
    </w:p>
    <w:p w14:paraId="2BC9AA89" w14:textId="02616FDB" w:rsidR="00A272C6" w:rsidRPr="0091324F" w:rsidRDefault="00122BA6" w:rsidP="00C670D0">
      <w:pPr>
        <w:pStyle w:val="LetterBodyKWN"/>
      </w:pPr>
      <w:r w:rsidRPr="0091324F">
        <w:rPr>
          <w:noProof/>
        </w:rPr>
        <mc:AlternateContent>
          <mc:Choice Requires="wpg">
            <w:drawing>
              <wp:anchor distT="0" distB="0" distL="114300" distR="114300" simplePos="0" relativeHeight="251657218" behindDoc="0" locked="0" layoutInCell="1" allowOverlap="1" wp14:anchorId="44FA2715" wp14:editId="447C93FE">
                <wp:simplePos x="0" y="0"/>
                <wp:positionH relativeFrom="margin">
                  <wp:align>right</wp:align>
                </wp:positionH>
                <wp:positionV relativeFrom="paragraph">
                  <wp:posOffset>25984</wp:posOffset>
                </wp:positionV>
                <wp:extent cx="2712720" cy="2172335"/>
                <wp:effectExtent l="19050" t="19050" r="11430" b="0"/>
                <wp:wrapSquare wrapText="bothSides"/>
                <wp:docPr id="1093" name="Group 1093"/>
                <wp:cNvGraphicFramePr/>
                <a:graphic xmlns:a="http://schemas.openxmlformats.org/drawingml/2006/main">
                  <a:graphicData uri="http://schemas.microsoft.com/office/word/2010/wordprocessingGroup">
                    <wpg:wgp>
                      <wpg:cNvGrpSpPr/>
                      <wpg:grpSpPr>
                        <a:xfrm>
                          <a:off x="0" y="0"/>
                          <a:ext cx="2712720" cy="2172614"/>
                          <a:chOff x="0" y="0"/>
                          <a:chExt cx="2712720" cy="2172614"/>
                        </a:xfrm>
                      </wpg:grpSpPr>
                      <pic:pic xmlns:pic="http://schemas.openxmlformats.org/drawingml/2006/picture">
                        <pic:nvPicPr>
                          <pic:cNvPr id="1094" name="Picture 1094"/>
                          <pic:cNvPicPr>
                            <a:picLocks noChangeAspect="1"/>
                          </pic:cNvPicPr>
                        </pic:nvPicPr>
                        <pic:blipFill rotWithShape="1">
                          <a:blip r:embed="rId17"/>
                          <a:srcRect l="7502" t="15001" r="4189"/>
                          <a:stretch/>
                        </pic:blipFill>
                        <pic:spPr bwMode="auto">
                          <a:xfrm>
                            <a:off x="0" y="0"/>
                            <a:ext cx="2712085" cy="174117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wps:wsp>
                        <wps:cNvPr id="1095" name="Text Box 1095"/>
                        <wps:cNvSpPr txBox="1"/>
                        <wps:spPr>
                          <a:xfrm>
                            <a:off x="9525" y="1771649"/>
                            <a:ext cx="2703195" cy="400965"/>
                          </a:xfrm>
                          <a:prstGeom prst="rect">
                            <a:avLst/>
                          </a:prstGeom>
                          <a:solidFill>
                            <a:prstClr val="white"/>
                          </a:solidFill>
                          <a:ln>
                            <a:noFill/>
                          </a:ln>
                        </wps:spPr>
                        <wps:txbx>
                          <w:txbxContent>
                            <w:p w14:paraId="2F202301" w14:textId="3824F59A" w:rsidR="00A272C6" w:rsidRPr="009D44A8" w:rsidRDefault="00A272C6" w:rsidP="00A272C6">
                              <w:pPr>
                                <w:pStyle w:val="Caption"/>
                                <w:rPr>
                                  <w:noProof/>
                                  <w:sz w:val="22"/>
                                  <w:szCs w:val="22"/>
                                </w:rPr>
                              </w:pPr>
                              <w:bookmarkStart w:id="6" w:name="_Toc22655360"/>
                              <w:bookmarkStart w:id="7" w:name="_Toc39500767"/>
                              <w:r>
                                <w:t xml:space="preserve">Figure </w:t>
                              </w:r>
                              <w:r w:rsidR="007D1B0B">
                                <w:rPr>
                                  <w:noProof/>
                                </w:rPr>
                                <w:fldChar w:fldCharType="begin"/>
                              </w:r>
                              <w:r w:rsidR="007D1B0B">
                                <w:rPr>
                                  <w:noProof/>
                                </w:rPr>
                                <w:instrText xml:space="preserve"> SEQ Figure \* ARABIC </w:instrText>
                              </w:r>
                              <w:r w:rsidR="007D1B0B">
                                <w:rPr>
                                  <w:noProof/>
                                </w:rPr>
                                <w:fldChar w:fldCharType="separate"/>
                              </w:r>
                              <w:r w:rsidR="0054275D">
                                <w:rPr>
                                  <w:noProof/>
                                </w:rPr>
                                <w:t>4</w:t>
                              </w:r>
                              <w:r w:rsidR="007D1B0B">
                                <w:rPr>
                                  <w:noProof/>
                                </w:rPr>
                                <w:fldChar w:fldCharType="end"/>
                              </w:r>
                              <w:r>
                                <w:t>. KL&amp;A Partners Jim Kunz (left), David Desrochers (middle), and Martin Tompkins (right)</w:t>
                              </w:r>
                              <w:bookmarkEnd w:id="6"/>
                              <w:bookmarkEnd w:id="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FA2715" id="Group 1093" o:spid="_x0000_s1032" style="position:absolute;left:0;text-align:left;margin-left:162.4pt;margin-top:2.05pt;width:213.6pt;height:171.05pt;z-index:251657218;mso-position-horizontal:right;mso-position-horizontal-relative:margin;mso-width-relative:margin;mso-height-relative:margin" coordsize="27127,2172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">
                <v:shape id="Picture 1094" o:spid="_x0000_s1033" type="#_x0000_t75" style="position:absolute;width:27120;height:174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" stroked="t" strokecolor="windowText">
                  <v:stroke joinstyle="round"/>
                  <v:imagedata r:id="rId22" o:title="" croptop="9831f" cropleft="4917f" cropright="2745f"/>
                  <v:path arrowok="t"/>
                </v:shape>
                <v:shape id="Text Box 1095" o:spid="_x0000_s1034" type="#_x0000_t202" style="position:absolute;left:95;top:17716;width:27032;height:4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" stroked="f">
                  <v:textbox inset="0,0,0,0">
                    <w:txbxContent>
                      <w:p w14:paraId="2F202301" w14:textId="3824F59A" w:rsidR="00A272C6" w:rsidRPr="009D44A8" w:rsidRDefault="00A272C6" w:rsidP="00A272C6">
                        <w:pPr>
                          <w:pStyle w:val="Caption"/>
                          <w:rPr>
                            <w:noProof/>
                            <w:sz w:val="22"/>
                            <w:szCs w:val="22"/>
                          </w:rPr>
                        </w:pPr>
                        <w:bookmarkStart w:id="8" w:name="_Toc22655360"/>
                        <w:bookmarkStart w:id="9" w:name="_Toc39500767"/>
                        <w:r>
                          <w:t xml:space="preserve">Figure </w:t>
                        </w:r>
                        <w:r w:rsidR="007D1B0B">
                          <w:rPr>
                            <w:noProof/>
                          </w:rPr>
                          <w:fldChar w:fldCharType="begin"/>
                        </w:r>
                        <w:r w:rsidR="007D1B0B">
                          <w:rPr>
                            <w:noProof/>
                          </w:rPr>
                          <w:instrText xml:space="preserve"> SEQ Figure \* ARABIC </w:instrText>
                        </w:r>
                        <w:r w:rsidR="007D1B0B">
                          <w:rPr>
                            <w:noProof/>
                          </w:rPr>
                          <w:fldChar w:fldCharType="separate"/>
                        </w:r>
                        <w:r w:rsidR="0054275D">
                          <w:rPr>
                            <w:noProof/>
                          </w:rPr>
                          <w:t>4</w:t>
                        </w:r>
                        <w:r w:rsidR="007D1B0B">
                          <w:rPr>
                            <w:noProof/>
                          </w:rPr>
                          <w:fldChar w:fldCharType="end"/>
                        </w:r>
                        <w:proofErr w:type="gramStart"/>
                        <w:r>
                          <w:t xml:space="preserve">. </w:t>
                        </w:r>
                        <w:proofErr w:type="gramEnd"/>
                        <w:r>
                          <w:t>KL&amp;A Partners Jim Kunz (left), David Desrochers (middle), and Martin Tompkins (right)</w:t>
                        </w:r>
                        <w:bookmarkEnd w:id="8"/>
                        <w:bookmarkEnd w:id="9"/>
                      </w:p>
                    </w:txbxContent>
                  </v:textbox>
                </v:shape>
                <w10:wrap type="square" anchorx="margin"/>
              </v:group>
            </w:pict>
          </mc:Fallback>
        </mc:AlternateContent>
      </w:r>
      <w:r w:rsidR="00A272C6" w:rsidRPr="0091324F">
        <w:t>K</w:t>
      </w:r>
      <w:r w:rsidR="00A272C6">
        <w:t>L&amp;A</w:t>
      </w:r>
      <w:r w:rsidR="00A272C6" w:rsidRPr="0091324F">
        <w:t xml:space="preserve"> is an </w:t>
      </w:r>
      <w:r w:rsidR="00137C07" w:rsidRPr="0091324F">
        <w:t>information technology solu</w:t>
      </w:r>
      <w:r w:rsidR="00A272C6" w:rsidRPr="0091324F">
        <w:t xml:space="preserve">tions provider with two offices in the State of Michigan, </w:t>
      </w:r>
      <w:r w:rsidR="00E553B9">
        <w:fldChar w:fldCharType="begin"/>
      </w:r>
      <w:r w:rsidR="00E553B9">
        <w:instrText xml:space="preserve"> DOCPROPERTY  KLA_Rev  \* MERGEFORMAT </w:instrText>
      </w:r>
      <w:r w:rsidR="00E553B9">
        <w:fldChar w:fldCharType="separate"/>
      </w:r>
      <w:r w:rsidR="0054275D">
        <w:t>$22.1</w:t>
      </w:r>
      <w:r w:rsidR="00E553B9">
        <w:fldChar w:fldCharType="end"/>
      </w:r>
      <w:r w:rsidR="00C670D0">
        <w:t xml:space="preserve"> </w:t>
      </w:r>
      <w:r w:rsidR="00A272C6" w:rsidRPr="0091324F">
        <w:t xml:space="preserve">million in annual revenue, and </w:t>
      </w:r>
      <w:r w:rsidR="00E553B9">
        <w:fldChar w:fldCharType="begin"/>
      </w:r>
      <w:r w:rsidR="00E553B9">
        <w:instrText xml:space="preserve"> DOCPROPERTY  KLA_Emp_Count  \* MERGEFORMAT </w:instrText>
      </w:r>
      <w:r w:rsidR="00E553B9">
        <w:fldChar w:fldCharType="separate"/>
      </w:r>
      <w:r w:rsidR="0054275D">
        <w:t>152</w:t>
      </w:r>
      <w:r w:rsidR="00E553B9">
        <w:fldChar w:fldCharType="end"/>
      </w:r>
      <w:r w:rsidR="00A272C6">
        <w:t xml:space="preserve"> </w:t>
      </w:r>
      <w:r w:rsidR="00A272C6" w:rsidRPr="0091324F">
        <w:t xml:space="preserve">employees.  KL&amp;A was founded in 1992, by partners Jim Kunz and John Leigh.  </w:t>
      </w:r>
    </w:p>
    <w:p w14:paraId="72A00975" w14:textId="4F4AF689" w:rsidR="00A272C6" w:rsidRPr="0091324F" w:rsidRDefault="00B107DD" w:rsidP="00A272C6">
      <w:pPr>
        <w:pStyle w:val="LetterBody"/>
      </w:pPr>
      <w:r>
        <w:rPr>
          <w:noProof/>
        </w:rPr>
        <mc:AlternateContent>
          <mc:Choice Requires="wps">
            <w:drawing>
              <wp:anchor distT="0" distB="0" distL="114300" distR="114300" simplePos="0" relativeHeight="251657221" behindDoc="0" locked="0" layoutInCell="1" allowOverlap="1" wp14:anchorId="0A5A872B" wp14:editId="7A465382">
                <wp:simplePos x="0" y="0"/>
                <wp:positionH relativeFrom="margin">
                  <wp:posOffset>4485691</wp:posOffset>
                </wp:positionH>
                <wp:positionV relativeFrom="paragraph">
                  <wp:posOffset>1549755</wp:posOffset>
                </wp:positionV>
                <wp:extent cx="2047875" cy="2845435"/>
                <wp:effectExtent l="0" t="0" r="9525" b="0"/>
                <wp:wrapSquare wrapText="bothSides"/>
                <wp:docPr id="13" name="Text Box 13"/>
                <wp:cNvGraphicFramePr/>
                <a:graphic xmlns:a="http://schemas.openxmlformats.org/drawingml/2006/main">
                  <a:graphicData uri="http://schemas.microsoft.com/office/word/2010/wordprocessingShape">
                    <wps:wsp>
                      <wps:cNvSpPr txBox="1"/>
                      <wps:spPr>
                        <a:xfrm>
                          <a:off x="0" y="0"/>
                          <a:ext cx="2047875" cy="28454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3341474" w14:textId="04B68C88" w:rsidR="00C670D0" w:rsidRDefault="00C670D0" w:rsidP="00C670D0">
                            <w:pPr>
                              <w:jc w:val="center"/>
                            </w:pPr>
                            <w:r>
                              <w:rPr>
                                <w:noProof/>
                              </w:rPr>
                              <w:drawing>
                                <wp:inline distT="0" distB="0" distL="0" distR="0" wp14:anchorId="3126CB19" wp14:editId="384A5440">
                                  <wp:extent cx="1338580" cy="1296670"/>
                                  <wp:effectExtent l="0" t="0" r="0" b="0"/>
                                  <wp:docPr id="49" name="Picture 49"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application&#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338580" cy="1296670"/>
                                          </a:xfrm>
                                          <a:prstGeom prst="rect">
                                            <a:avLst/>
                                          </a:prstGeom>
                                        </pic:spPr>
                                      </pic:pic>
                                    </a:graphicData>
                                  </a:graphic>
                                </wp:inline>
                              </w:drawing>
                            </w:r>
                          </w:p>
                          <w:p w14:paraId="0A3F33C2" w14:textId="5DA515DC" w:rsidR="00C670D0" w:rsidRDefault="00C670D0" w:rsidP="00C670D0">
                            <w:pPr>
                              <w:jc w:val="center"/>
                            </w:pPr>
                            <w:r>
                              <w:rPr>
                                <w:noProof/>
                              </w:rPr>
                              <w:drawing>
                                <wp:inline distT="0" distB="0" distL="0" distR="0" wp14:anchorId="656FC6A1" wp14:editId="0C240A20">
                                  <wp:extent cx="1600200" cy="546100"/>
                                  <wp:effectExtent l="0" t="0" r="0" b="6350"/>
                                  <wp:docPr id="51" name="Picture 51"/>
                                  <wp:cNvGraphicFramePr/>
                                  <a:graphic xmlns:a="http://schemas.openxmlformats.org/drawingml/2006/main">
                                    <a:graphicData uri="http://schemas.openxmlformats.org/drawingml/2006/picture">
                                      <pic:pic xmlns:pic="http://schemas.openxmlformats.org/drawingml/2006/picture">
                                        <pic:nvPicPr>
                                          <pic:cNvPr id="1102" name="Picture 110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600200" cy="546100"/>
                                          </a:xfrm>
                                          <a:prstGeom prst="rect">
                                            <a:avLst/>
                                          </a:prstGeom>
                                        </pic:spPr>
                                      </pic:pic>
                                    </a:graphicData>
                                  </a:graphic>
                                </wp:inline>
                              </w:drawing>
                            </w:r>
                          </w:p>
                          <w:p w14:paraId="4831CC9E" w14:textId="73C87A0A" w:rsidR="00C670D0" w:rsidRDefault="00E1326A" w:rsidP="00B107DD">
                            <w:pPr>
                              <w:jc w:val="center"/>
                            </w:pPr>
                            <w:r>
                              <w:rPr>
                                <w:noProof/>
                              </w:rPr>
                              <w:drawing>
                                <wp:inline distT="0" distB="0" distL="0" distR="0" wp14:anchorId="7B87EAB7" wp14:editId="065D25FB">
                                  <wp:extent cx="1778000" cy="591106"/>
                                  <wp:effectExtent l="19050" t="19050" r="12700" b="190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 name="Jira Silver Solution Partner clear.png"/>
                                          <pic:cNvPicPr/>
                                        </pic:nvPicPr>
                                        <pic:blipFill>
                                          <a:blip r:embed="rId25">
                                            <a:extLst>
                                              <a:ext uri="{28A0092B-C50C-407E-A947-70E740481C1C}">
                                                <a14:useLocalDpi xmlns:a14="http://schemas.microsoft.com/office/drawing/2010/main" val="0"/>
                                              </a:ext>
                                            </a:extLst>
                                          </a:blip>
                                          <a:stretch>
                                            <a:fillRect/>
                                          </a:stretch>
                                        </pic:blipFill>
                                        <pic:spPr>
                                          <a:xfrm>
                                            <a:off x="0" y="0"/>
                                            <a:ext cx="1778000" cy="591106"/>
                                          </a:xfrm>
                                          <a:prstGeom prst="rect">
                                            <a:avLst/>
                                          </a:prstGeom>
                                          <a:ln>
                                            <a:solidFill>
                                              <a:schemeClr val="accent5">
                                                <a:lumMod val="75000"/>
                                              </a:schemeClr>
                                            </a:solid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5A872B" id="Text Box 13" o:spid="_x0000_s1035" type="#_x0000_t202" style="position:absolute;left:0;text-align:left;margin-left:353.2pt;margin-top:122.05pt;width:161.25pt;height:224.05pt;z-index:25165722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" fillcolor="white [3201]" stroked="f" strokeweight=".5pt">
                <v:textbox>
                  <w:txbxContent>
                    <w:p w14:paraId="73341474" w14:textId="04B68C88" w:rsidR="00C670D0" w:rsidRDefault="00C670D0" w:rsidP="00C670D0">
                      <w:pPr>
                        <w:jc w:val="center"/>
                      </w:pPr>
                      <w:r>
                        <w:rPr>
                          <w:noProof/>
                        </w:rPr>
                        <w:drawing>
                          <wp:inline distT="0" distB="0" distL="0" distR="0" wp14:anchorId="3126CB19" wp14:editId="384A5440">
                            <wp:extent cx="1338580" cy="1296670"/>
                            <wp:effectExtent l="0" t="0" r="0" b="0"/>
                            <wp:docPr id="49" name="Picture 49"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application&#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338580" cy="1296670"/>
                                    </a:xfrm>
                                    <a:prstGeom prst="rect">
                                      <a:avLst/>
                                    </a:prstGeom>
                                  </pic:spPr>
                                </pic:pic>
                              </a:graphicData>
                            </a:graphic>
                          </wp:inline>
                        </w:drawing>
                      </w:r>
                    </w:p>
                    <w:p w14:paraId="0A3F33C2" w14:textId="5DA515DC" w:rsidR="00C670D0" w:rsidRDefault="00C670D0" w:rsidP="00C670D0">
                      <w:pPr>
                        <w:jc w:val="center"/>
                      </w:pPr>
                      <w:r>
                        <w:rPr>
                          <w:noProof/>
                        </w:rPr>
                        <w:drawing>
                          <wp:inline distT="0" distB="0" distL="0" distR="0" wp14:anchorId="656FC6A1" wp14:editId="0C240A20">
                            <wp:extent cx="1600200" cy="546100"/>
                            <wp:effectExtent l="0" t="0" r="0" b="6350"/>
                            <wp:docPr id="51" name="Picture 51"/>
                            <wp:cNvGraphicFramePr/>
                            <a:graphic xmlns:a="http://schemas.openxmlformats.org/drawingml/2006/main">
                              <a:graphicData uri="http://schemas.openxmlformats.org/drawingml/2006/picture">
                                <pic:pic xmlns:pic="http://schemas.openxmlformats.org/drawingml/2006/picture">
                                  <pic:nvPicPr>
                                    <pic:cNvPr id="1102" name="Picture 110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600200" cy="546100"/>
                                    </a:xfrm>
                                    <a:prstGeom prst="rect">
                                      <a:avLst/>
                                    </a:prstGeom>
                                  </pic:spPr>
                                </pic:pic>
                              </a:graphicData>
                            </a:graphic>
                          </wp:inline>
                        </w:drawing>
                      </w:r>
                    </w:p>
                    <w:p w14:paraId="4831CC9E" w14:textId="73C87A0A" w:rsidR="00C670D0" w:rsidRDefault="00E1326A" w:rsidP="00B107DD">
                      <w:pPr>
                        <w:jc w:val="center"/>
                      </w:pPr>
                      <w:r>
                        <w:rPr>
                          <w:noProof/>
                        </w:rPr>
                        <w:drawing>
                          <wp:inline distT="0" distB="0" distL="0" distR="0" wp14:anchorId="7B87EAB7" wp14:editId="065D25FB">
                            <wp:extent cx="1778000" cy="591106"/>
                            <wp:effectExtent l="19050" t="19050" r="12700" b="190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 name="Jira Silver Solution Partner clear.png"/>
                                    <pic:cNvPicPr/>
                                  </pic:nvPicPr>
                                  <pic:blipFill>
                                    <a:blip r:embed="rId28">
                                      <a:extLst>
                                        <a:ext uri="{28A0092B-C50C-407E-A947-70E740481C1C}">
                                          <a14:useLocalDpi xmlns:a14="http://schemas.microsoft.com/office/drawing/2010/main" val="0"/>
                                        </a:ext>
                                      </a:extLst>
                                    </a:blip>
                                    <a:stretch>
                                      <a:fillRect/>
                                    </a:stretch>
                                  </pic:blipFill>
                                  <pic:spPr>
                                    <a:xfrm>
                                      <a:off x="0" y="0"/>
                                      <a:ext cx="1778000" cy="591106"/>
                                    </a:xfrm>
                                    <a:prstGeom prst="rect">
                                      <a:avLst/>
                                    </a:prstGeom>
                                    <a:ln>
                                      <a:solidFill>
                                        <a:schemeClr val="accent5">
                                          <a:lumMod val="75000"/>
                                        </a:schemeClr>
                                      </a:solidFill>
                                    </a:ln>
                                  </pic:spPr>
                                </pic:pic>
                              </a:graphicData>
                            </a:graphic>
                          </wp:inline>
                        </w:drawing>
                      </w:r>
                    </w:p>
                  </w:txbxContent>
                </v:textbox>
                <w10:wrap type="square" anchorx="margin"/>
              </v:shape>
            </w:pict>
          </mc:Fallback>
        </mc:AlternateContent>
      </w:r>
      <w:r w:rsidR="00A272C6" w:rsidRPr="0091324F">
        <w:t xml:space="preserve">KL&amp;A started with a small, but </w:t>
      </w:r>
      <w:r w:rsidR="008167F3" w:rsidRPr="0091324F">
        <w:t>highly qualified</w:t>
      </w:r>
      <w:r w:rsidR="00A272C6" w:rsidRPr="0091324F">
        <w:t xml:space="preserve"> staff operating out of our Lathrup Village office.  Over the past </w:t>
      </w:r>
      <w:r w:rsidR="00E553B9">
        <w:fldChar w:fldCharType="begin"/>
      </w:r>
      <w:r w:rsidR="00E553B9">
        <w:instrText xml:space="preserve"> DOCPROPERTY  KLA_Yrs_In_Biz  \* MERGEFORMAT </w:instrText>
      </w:r>
      <w:r w:rsidR="00E553B9">
        <w:fldChar w:fldCharType="separate"/>
      </w:r>
      <w:r w:rsidR="0054275D">
        <w:t>30</w:t>
      </w:r>
      <w:r w:rsidR="00E553B9">
        <w:fldChar w:fldCharType="end"/>
      </w:r>
      <w:r w:rsidR="00A272C6">
        <w:t xml:space="preserve"> </w:t>
      </w:r>
      <w:r w:rsidR="00A272C6" w:rsidRPr="0091324F">
        <w:t xml:space="preserve">years, KL&amp;A has formed several long-lasting relationships with our clients.  Today, KL&amp;A serves numerous commercial clients, several state governments, and 16 State of Michigan agencies.  These relationships have resulted in substantial growth </w:t>
      </w:r>
      <w:r w:rsidR="00E1326A">
        <w:t>of</w:t>
      </w:r>
      <w:r w:rsidR="00A272C6" w:rsidRPr="0091324F">
        <w:t xml:space="preserve"> staff and service offerings.  In the past </w:t>
      </w:r>
      <w:r w:rsidR="00A272C6">
        <w:t>seven</w:t>
      </w:r>
      <w:r w:rsidR="00A272C6" w:rsidRPr="0091324F">
        <w:t xml:space="preserve"> years, we’ve expanded our Okemos office three times</w:t>
      </w:r>
      <w:r w:rsidR="00A272C6">
        <w:t xml:space="preserve"> and added new services, such as application hosting</w:t>
      </w:r>
      <w:r w:rsidR="00A272C6" w:rsidRPr="0091324F">
        <w:t>.</w:t>
      </w:r>
      <w:r w:rsidR="00A272C6">
        <w:t xml:space="preserve">  We’ve also become </w:t>
      </w:r>
      <w:r w:rsidR="00C670D0" w:rsidRPr="00C670D0">
        <w:t>SOC 2 Type II</w:t>
      </w:r>
      <w:r w:rsidR="00C670D0">
        <w:t xml:space="preserve"> Certified,</w:t>
      </w:r>
      <w:r w:rsidR="00137C07">
        <w:t xml:space="preserve"> a</w:t>
      </w:r>
      <w:r w:rsidR="00C670D0">
        <w:t xml:space="preserve"> </w:t>
      </w:r>
      <w:r w:rsidR="00A272C6">
        <w:t xml:space="preserve">Microsoft Certified Gold Partner, </w:t>
      </w:r>
      <w:r w:rsidR="00C670D0">
        <w:t>and</w:t>
      </w:r>
      <w:r w:rsidR="00137C07">
        <w:t xml:space="preserve"> an Atlassian Solution Partner</w:t>
      </w:r>
      <w:r w:rsidR="00A272C6">
        <w:t>.</w:t>
      </w:r>
    </w:p>
    <w:p w14:paraId="2F7BD3F2" w14:textId="02F00B61" w:rsidR="00122BA6" w:rsidRDefault="00A272C6" w:rsidP="00122BA6">
      <w:pPr>
        <w:pStyle w:val="LetterBody"/>
      </w:pPr>
      <w:r w:rsidRPr="0091324F">
        <w:t xml:space="preserve">KL&amp;A has a long history with </w:t>
      </w:r>
      <w:fldSimple w:instr=" DOCPROPERTY  Agency_Short  \* MERGEFORMAT ">
        <w:r w:rsidR="0054275D">
          <w:t>MDHHS</w:t>
        </w:r>
      </w:fldSimple>
      <w:r w:rsidRPr="0091324F">
        <w:t xml:space="preserve">.  We’ve developed and modernized </w:t>
      </w:r>
      <w:r w:rsidR="00C670D0">
        <w:t>numerous</w:t>
      </w:r>
      <w:r w:rsidRPr="0091324F">
        <w:t xml:space="preserve"> </w:t>
      </w:r>
      <w:fldSimple w:instr=" DOCPROPERTY  Agency_Short  \* MERGEFORMAT ">
        <w:r w:rsidR="0054275D">
          <w:t>MDHHS</w:t>
        </w:r>
      </w:fldSimple>
      <w:r w:rsidRPr="0091324F">
        <w:t xml:space="preserve"> systems, such as</w:t>
      </w:r>
      <w:r w:rsidR="00122BA6">
        <w:t xml:space="preserve"> </w:t>
      </w:r>
      <w:r w:rsidR="00137C07">
        <w:t>CSHCS, TED</w:t>
      </w:r>
      <w:r w:rsidRPr="0091324F">
        <w:t xml:space="preserve">, Medicare Buy-In, Newborn Screening Online (NBSO), </w:t>
      </w:r>
      <w:r w:rsidR="00C670D0">
        <w:t>MiTracking,</w:t>
      </w:r>
      <w:r w:rsidR="00122BA6">
        <w:t xml:space="preserve"> </w:t>
      </w:r>
      <w:r w:rsidR="00C670D0">
        <w:t xml:space="preserve">HAI Tracker, </w:t>
      </w:r>
      <w:r w:rsidRPr="0091324F">
        <w:t xml:space="preserve">and Michigan Cashiering and Receivables System (MiCaRS), just to name a few. </w:t>
      </w:r>
      <w:r>
        <w:t xml:space="preserve"> </w:t>
      </w:r>
    </w:p>
    <w:p w14:paraId="57405297" w14:textId="24AF12E5" w:rsidR="00A272C6" w:rsidRDefault="00A272C6" w:rsidP="00122BA6">
      <w:pPr>
        <w:pStyle w:val="LetterBody"/>
      </w:pPr>
      <w:r>
        <w:t xml:space="preserve">In addition to the </w:t>
      </w:r>
      <w:proofErr w:type="gramStart"/>
      <w:r>
        <w:t>aforementioned experience</w:t>
      </w:r>
      <w:proofErr w:type="gramEnd"/>
      <w:r>
        <w:t>, we are uniquely qualified for this opportunity because:</w:t>
      </w:r>
    </w:p>
    <w:p w14:paraId="59AD56C1" w14:textId="2ECCFED7" w:rsidR="00A272C6" w:rsidRDefault="00A272C6" w:rsidP="00122BA6">
      <w:pPr>
        <w:pStyle w:val="LetterBulletLast"/>
      </w:pPr>
      <w:r>
        <w:t>Our experience with Medicaid-related projects, including eligibility determination/certification</w:t>
      </w:r>
      <w:r w:rsidRPr="00090A64">
        <w:t xml:space="preserve"> and benefits management</w:t>
      </w:r>
      <w:r>
        <w:t xml:space="preserve"> used by the CSHCS system</w:t>
      </w:r>
      <w:r w:rsidR="00E553B9">
        <w:t xml:space="preserve"> </w:t>
      </w:r>
      <w:r>
        <w:t xml:space="preserve">equip us with an understanding of complex business processes that are </w:t>
      </w:r>
      <w:proofErr w:type="gramStart"/>
      <w:r>
        <w:t>similar to</w:t>
      </w:r>
      <w:proofErr w:type="gramEnd"/>
      <w:r>
        <w:t xml:space="preserve"> those of the </w:t>
      </w:r>
      <w:fldSimple w:instr=" DOCPROPERTY  ProgramName  \* MERGEFORMAT ">
        <w:r w:rsidR="0054275D">
          <w:t>MDHHS MIDASH Initiative</w:t>
        </w:r>
      </w:fldSimple>
      <w:r>
        <w:t>;</w:t>
      </w:r>
    </w:p>
    <w:p w14:paraId="3766627F" w14:textId="16BD8627" w:rsidR="00A272C6" w:rsidRDefault="00A272C6" w:rsidP="00122BA6">
      <w:pPr>
        <w:pStyle w:val="LetterBulletLast"/>
      </w:pPr>
      <w:r>
        <w:t xml:space="preserve">Our experience integrating systems with or working directly with </w:t>
      </w:r>
      <w:r w:rsidR="00137C07">
        <w:t>CHAMPS,</w:t>
      </w:r>
      <w:r w:rsidR="00122BA6">
        <w:t xml:space="preserve"> ISD/Bridges, the Data W</w:t>
      </w:r>
      <w:r>
        <w:t xml:space="preserve">arehouse, MCIR, MiHIN/HIE, SIGMA, FileNet, FTS, </w:t>
      </w:r>
      <w:r w:rsidR="00C670D0">
        <w:t xml:space="preserve">Power BI, </w:t>
      </w:r>
      <w:r>
        <w:t xml:space="preserve">and MiLogin means we can hit the ground running with </w:t>
      </w:r>
      <w:r w:rsidR="00122BA6">
        <w:t>moderniz</w:t>
      </w:r>
      <w:r w:rsidR="00C670D0">
        <w:t xml:space="preserve">ation </w:t>
      </w:r>
      <w:proofErr w:type="gramStart"/>
      <w:r>
        <w:t>activities;</w:t>
      </w:r>
      <w:proofErr w:type="gramEnd"/>
    </w:p>
    <w:p w14:paraId="6DDD6D36" w14:textId="71987901" w:rsidR="00A272C6" w:rsidRDefault="00C670D0" w:rsidP="00122BA6">
      <w:pPr>
        <w:pStyle w:val="LetterBulletLast"/>
      </w:pPr>
      <w:r>
        <w:t xml:space="preserve">Our experience working with </w:t>
      </w:r>
      <w:r w:rsidR="00A272C6">
        <w:t xml:space="preserve">DTMB, Michigan Cyber Security (MCS), and eMichigan to ensure all our applications are secure, have </w:t>
      </w:r>
      <w:r w:rsidR="00137C07">
        <w:t xml:space="preserve">Authority </w:t>
      </w:r>
      <w:r w:rsidR="00A272C6">
        <w:t xml:space="preserve">to </w:t>
      </w:r>
      <w:r w:rsidR="00137C07">
        <w:t>Operate</w:t>
      </w:r>
      <w:r w:rsidR="00A272C6">
        <w:t xml:space="preserve">, and are compliant with Michigan’s look and feel standards, as well as the ADA, means you can count on us to deliver </w:t>
      </w:r>
      <w:r>
        <w:t xml:space="preserve">a </w:t>
      </w:r>
      <w:r w:rsidR="00A272C6">
        <w:t xml:space="preserve">secure, compliant, user-friendly, and responsive </w:t>
      </w:r>
      <w:fldSimple w:instr=" DOCPROPERTY  ProgramName_Short  \* MERGEFORMAT ">
        <w:r w:rsidR="0054275D">
          <w:t>MIDASH Solution</w:t>
        </w:r>
      </w:fldSimple>
      <w:r w:rsidR="00A272C6">
        <w:t xml:space="preserve">; </w:t>
      </w:r>
      <w:r w:rsidR="00122BA6">
        <w:t>and</w:t>
      </w:r>
    </w:p>
    <w:p w14:paraId="62B3B0F8" w14:textId="6B687DB2" w:rsidR="00A272C6" w:rsidRDefault="00A272C6" w:rsidP="00122BA6">
      <w:pPr>
        <w:pStyle w:val="LetterBulletLast"/>
      </w:pPr>
      <w:r>
        <w:t xml:space="preserve">Our comprehensive testing approach, which was used to help </w:t>
      </w:r>
      <w:fldSimple w:instr=" DOCPROPERTY  Agency_Short  \* MERGEFORMAT ">
        <w:r w:rsidR="0054275D">
          <w:t>MDHHS</w:t>
        </w:r>
      </w:fldSimple>
      <w:r>
        <w:t xml:space="preserve"> establish the Testing Center of Excellence, will be used to ensure that modernized and new functionality is properly tested to provide a reliable an</w:t>
      </w:r>
      <w:r w:rsidR="00122BA6">
        <w:t>d high-quality user experience.</w:t>
      </w:r>
    </w:p>
    <w:p w14:paraId="7B1A5114" w14:textId="782782DA" w:rsidR="00C53AD8" w:rsidRDefault="00122BA6" w:rsidP="00A272C6">
      <w:pPr>
        <w:pStyle w:val="LetterBody"/>
      </w:pPr>
      <w:r w:rsidRPr="0091324F">
        <w:rPr>
          <w:noProof/>
        </w:rPr>
        <w:lastRenderedPageBreak/>
        <mc:AlternateContent>
          <mc:Choice Requires="wpg">
            <w:drawing>
              <wp:anchor distT="0" distB="0" distL="114300" distR="114300" simplePos="0" relativeHeight="251657219" behindDoc="0" locked="0" layoutInCell="1" allowOverlap="1" wp14:anchorId="42B3AFF8" wp14:editId="76FE9311">
                <wp:simplePos x="0" y="0"/>
                <wp:positionH relativeFrom="margin">
                  <wp:posOffset>-686</wp:posOffset>
                </wp:positionH>
                <wp:positionV relativeFrom="paragraph">
                  <wp:posOffset>60274</wp:posOffset>
                </wp:positionV>
                <wp:extent cx="2734310" cy="2186940"/>
                <wp:effectExtent l="0" t="19050" r="27940" b="3810"/>
                <wp:wrapSquare wrapText="bothSides"/>
                <wp:docPr id="1096" name="Group 1096"/>
                <wp:cNvGraphicFramePr/>
                <a:graphic xmlns:a="http://schemas.openxmlformats.org/drawingml/2006/main">
                  <a:graphicData uri="http://schemas.microsoft.com/office/word/2010/wordprocessingGroup">
                    <wpg:wgp>
                      <wpg:cNvGrpSpPr/>
                      <wpg:grpSpPr>
                        <a:xfrm>
                          <a:off x="0" y="0"/>
                          <a:ext cx="2734310" cy="2186940"/>
                          <a:chOff x="-19050" y="21020"/>
                          <a:chExt cx="2734818" cy="2187245"/>
                        </a:xfrm>
                      </wpg:grpSpPr>
                      <pic:pic xmlns:pic="http://schemas.openxmlformats.org/drawingml/2006/picture">
                        <pic:nvPicPr>
                          <pic:cNvPr id="1097" name="Picture 1097"/>
                          <pic:cNvPicPr preferRelativeResize="0">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21020"/>
                            <a:ext cx="2715768" cy="1810512"/>
                          </a:xfrm>
                          <a:prstGeom prst="rect">
                            <a:avLst/>
                          </a:prstGeom>
                          <a:ln>
                            <a:solidFill>
                              <a:schemeClr val="tx1"/>
                            </a:solidFill>
                          </a:ln>
                          <a:extLst>
                            <a:ext uri="{53640926-AAD7-44D8-BBD7-CCE9431645EC}">
                              <a14:shadowObscured xmlns:a14="http://schemas.microsoft.com/office/drawing/2010/main"/>
                            </a:ext>
                          </a:extLst>
                        </pic:spPr>
                      </pic:pic>
                      <wps:wsp>
                        <wps:cNvPr id="1098" name="Text Box 1098"/>
                        <wps:cNvSpPr txBox="1"/>
                        <wps:spPr>
                          <a:xfrm>
                            <a:off x="-19050" y="1866230"/>
                            <a:ext cx="2068830" cy="342035"/>
                          </a:xfrm>
                          <a:prstGeom prst="rect">
                            <a:avLst/>
                          </a:prstGeom>
                          <a:solidFill>
                            <a:prstClr val="white"/>
                          </a:solidFill>
                          <a:ln>
                            <a:noFill/>
                          </a:ln>
                        </wps:spPr>
                        <wps:txbx>
                          <w:txbxContent>
                            <w:p w14:paraId="7EEB9D46" w14:textId="668FC965" w:rsidR="00A272C6" w:rsidRPr="00BF5C54" w:rsidRDefault="00A272C6" w:rsidP="00A272C6">
                              <w:pPr>
                                <w:pStyle w:val="Caption"/>
                                <w:rPr>
                                  <w:noProof/>
                                  <w:sz w:val="22"/>
                                  <w:szCs w:val="22"/>
                                </w:rPr>
                              </w:pPr>
                              <w:bookmarkStart w:id="8" w:name="_Toc22655361"/>
                              <w:bookmarkStart w:id="9" w:name="_Toc39500768"/>
                              <w:r>
                                <w:t xml:space="preserve">Figure </w:t>
                              </w:r>
                              <w:r w:rsidR="007D1B0B">
                                <w:rPr>
                                  <w:noProof/>
                                </w:rPr>
                                <w:fldChar w:fldCharType="begin"/>
                              </w:r>
                              <w:r w:rsidR="007D1B0B">
                                <w:rPr>
                                  <w:noProof/>
                                </w:rPr>
                                <w:instrText xml:space="preserve"> SEQ Figure \* ARABIC </w:instrText>
                              </w:r>
                              <w:r w:rsidR="007D1B0B">
                                <w:rPr>
                                  <w:noProof/>
                                </w:rPr>
                                <w:fldChar w:fldCharType="separate"/>
                              </w:r>
                              <w:r w:rsidR="0054275D">
                                <w:rPr>
                                  <w:noProof/>
                                </w:rPr>
                                <w:t>5</w:t>
                              </w:r>
                              <w:r w:rsidR="007D1B0B">
                                <w:rPr>
                                  <w:noProof/>
                                </w:rPr>
                                <w:fldChar w:fldCharType="end"/>
                              </w:r>
                              <w:r>
                                <w:t>. KL&amp;A Partner</w:t>
                              </w:r>
                              <w:r w:rsidR="00137C07">
                                <w:t>s</w:t>
                              </w:r>
                              <w:r>
                                <w:t xml:space="preserve"> John Leigh</w:t>
                              </w:r>
                              <w:bookmarkEnd w:id="8"/>
                              <w:bookmarkEnd w:id="9"/>
                              <w:r w:rsidR="00C670D0">
                                <w:t xml:space="preserve"> (left), Justin Shaulis (middle), Tim Hollosy (right)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B3AFF8" id="Group 1096" o:spid="_x0000_s1036" style="position:absolute;left:0;text-align:left;margin-left:-.05pt;margin-top:4.75pt;width:215.3pt;height:172.2pt;z-index:251657219;mso-position-horizontal-relative:margin;mso-width-relative:margin;mso-height-relative:margin" coordorigin="-190,210" coordsize="27348,218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">
                <v:shape id="Picture 1097" o:spid="_x0000_s1037" type="#_x0000_t75" style="position:absolute;top:210;width:27157;height:1810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" stroked="t" strokecolor="black [3213]">
                  <v:imagedata r:id="rId30" o:title=""/>
                  <v:path arrowok="t"/>
                </v:shape>
                <v:shape id="Text Box 1098" o:spid="_x0000_s1038" type="#_x0000_t202" style="position:absolute;left:-190;top:18662;width:20687;height:3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" stroked="f">
                  <v:textbox inset="0,0,0,0">
                    <w:txbxContent>
                      <w:p w14:paraId="7EEB9D46" w14:textId="668FC965" w:rsidR="00A272C6" w:rsidRPr="00BF5C54" w:rsidRDefault="00A272C6" w:rsidP="00A272C6">
                        <w:pPr>
                          <w:pStyle w:val="Caption"/>
                          <w:rPr>
                            <w:noProof/>
                            <w:sz w:val="22"/>
                            <w:szCs w:val="22"/>
                          </w:rPr>
                        </w:pPr>
                        <w:bookmarkStart w:id="12" w:name="_Toc22655361"/>
                        <w:bookmarkStart w:id="13" w:name="_Toc39500768"/>
                        <w:r>
                          <w:t xml:space="preserve">Figure </w:t>
                        </w:r>
                        <w:r w:rsidR="007D1B0B">
                          <w:rPr>
                            <w:noProof/>
                          </w:rPr>
                          <w:fldChar w:fldCharType="begin"/>
                        </w:r>
                        <w:r w:rsidR="007D1B0B">
                          <w:rPr>
                            <w:noProof/>
                          </w:rPr>
                          <w:instrText xml:space="preserve"> SEQ Figure \* ARABIC </w:instrText>
                        </w:r>
                        <w:r w:rsidR="007D1B0B">
                          <w:rPr>
                            <w:noProof/>
                          </w:rPr>
                          <w:fldChar w:fldCharType="separate"/>
                        </w:r>
                        <w:r w:rsidR="0054275D">
                          <w:rPr>
                            <w:noProof/>
                          </w:rPr>
                          <w:t>5</w:t>
                        </w:r>
                        <w:r w:rsidR="007D1B0B">
                          <w:rPr>
                            <w:noProof/>
                          </w:rPr>
                          <w:fldChar w:fldCharType="end"/>
                        </w:r>
                        <w:proofErr w:type="gramStart"/>
                        <w:r>
                          <w:t xml:space="preserve">. </w:t>
                        </w:r>
                        <w:proofErr w:type="gramEnd"/>
                        <w:r>
                          <w:t>KL&amp;A Partner</w:t>
                        </w:r>
                        <w:r w:rsidR="00137C07">
                          <w:t>s</w:t>
                        </w:r>
                        <w:r>
                          <w:t xml:space="preserve"> John Leigh</w:t>
                        </w:r>
                        <w:bookmarkEnd w:id="12"/>
                        <w:bookmarkEnd w:id="13"/>
                        <w:r w:rsidR="00C670D0">
                          <w:t xml:space="preserve"> (left), Justin Shaulis (middle), Tim Hollosy (right)</w:t>
                        </w:r>
                      </w:p>
                    </w:txbxContent>
                  </v:textbox>
                </v:shape>
                <w10:wrap type="square" anchorx="margin"/>
              </v:group>
            </w:pict>
          </mc:Fallback>
        </mc:AlternateContent>
      </w:r>
      <w:r w:rsidR="00A272C6" w:rsidRPr="0091324F">
        <w:t xml:space="preserve">Our Okemos location allows us to better serve our State of Michigan government clientele while attracting top talent to give us our competitive edge.  </w:t>
      </w:r>
      <w:r w:rsidR="00A272C6">
        <w:t xml:space="preserve">Our </w:t>
      </w:r>
      <w:r w:rsidR="00A272C6" w:rsidRPr="0091324F">
        <w:t>contemporary, open, collaborative office design facilitates communication, teamwo</w:t>
      </w:r>
      <w:r w:rsidR="00A272C6">
        <w:t xml:space="preserve">rk, creativity, and innovation.  </w:t>
      </w:r>
      <w:r w:rsidR="00A624EE">
        <w:t>Pre-pandemic, w</w:t>
      </w:r>
      <w:r w:rsidR="00A272C6">
        <w:t xml:space="preserve">e </w:t>
      </w:r>
      <w:r w:rsidR="00C53AD8">
        <w:t>re</w:t>
      </w:r>
      <w:r w:rsidR="00C81E21">
        <w:t>g</w:t>
      </w:r>
      <w:r w:rsidR="00C53AD8">
        <w:t xml:space="preserve">ularly </w:t>
      </w:r>
      <w:r w:rsidR="00A272C6">
        <w:t>extend</w:t>
      </w:r>
      <w:r w:rsidR="00C53AD8">
        <w:t>ed</w:t>
      </w:r>
      <w:r w:rsidR="00A272C6">
        <w:t xml:space="preserve"> our office to State of Michigan staff for team meetings and planning sessions.  </w:t>
      </w:r>
    </w:p>
    <w:p w14:paraId="61B31F68" w14:textId="3F50C677" w:rsidR="00A272C6" w:rsidRDefault="00A272C6" w:rsidP="00A272C6">
      <w:pPr>
        <w:pStyle w:val="LetterBody"/>
      </w:pPr>
      <w:r>
        <w:t>However, it is important to note that KL&amp;A’s staff have been working remotely, during the COVID</w:t>
      </w:r>
      <w:r>
        <w:noBreakHyphen/>
        <w:t xml:space="preserve">19 pandemic, with remarkable efficiency.  We’ve even begun new State of Michigan system modernization projects, such as the Michigan Agriculture Environmental Assurance Program (MAEAP) modernization project, </w:t>
      </w:r>
      <w:r w:rsidR="00122BA6">
        <w:t>the Food Inspection Regulatory System Technology (FIRST)</w:t>
      </w:r>
      <w:r w:rsidR="00137C07">
        <w:t xml:space="preserve"> project</w:t>
      </w:r>
      <w:r w:rsidR="00122BA6">
        <w:t xml:space="preserve">, and </w:t>
      </w:r>
      <w:r w:rsidR="00137C07">
        <w:t xml:space="preserve">the </w:t>
      </w:r>
      <w:r w:rsidR="00122BA6">
        <w:t>MDHHS Women, Infants, and Children (WIC)</w:t>
      </w:r>
      <w:r w:rsidR="00137C07">
        <w:t xml:space="preserve"> maintenance project with several new development initiatives</w:t>
      </w:r>
      <w:r w:rsidR="00122BA6">
        <w:t xml:space="preserve">, </w:t>
      </w:r>
      <w:r>
        <w:t xml:space="preserve">without missing a beat.  We have the appropriate tools to provide real-time, synchronous communication with our clients, ensuring our projects run smoothly even when we cannot be in the same room.  </w:t>
      </w:r>
      <w:r w:rsidR="00A624EE">
        <w:t>W</w:t>
      </w:r>
      <w:r>
        <w:t xml:space="preserve">e would like the State to know that we have proven our ability to initiate new projects for large-scale, complex modernizations under these trying circumstances.  We are prepared to begin this project, even if </w:t>
      </w:r>
      <w:r w:rsidR="00C670D0">
        <w:t>we are not able to meet in</w:t>
      </w:r>
      <w:r w:rsidR="006C62E6">
        <w:t xml:space="preserve"> </w:t>
      </w:r>
      <w:r w:rsidR="00C670D0">
        <w:t xml:space="preserve">person. </w:t>
      </w:r>
      <w:r>
        <w:t xml:space="preserve"> The State can rest assured that there will be no delays or impediments to productivity if remote work is required.</w:t>
      </w:r>
    </w:p>
    <w:p w14:paraId="2FC8CA00" w14:textId="166D5C5E" w:rsidR="00A272C6" w:rsidRDefault="00A272C6" w:rsidP="00A272C6">
      <w:pPr>
        <w:pStyle w:val="LetterBody"/>
      </w:pPr>
      <w:r>
        <w:t xml:space="preserve">Finally, </w:t>
      </w:r>
      <w:r w:rsidRPr="0091324F">
        <w:t xml:space="preserve">KL&amp;A’s commitment to our clients and our exceptional staff are the keys to our success.  We take a collaborative approach in the assessment, planning, design, development, testing, and implementation of any IT project, whether we are developing a software application or providing oversight or quality assurance services.  We work closely with business users, subject matter experts, and other project stakeholders to develop a comprehensive understanding of the needs and desires of our clients so that we can deliver high-quality services and products.  KL&amp;A uses well-defined, repeatable processes and generates a prescribed set of project artifacts to ensure projects are completed on time, within budget, and that the results not only meet but exceed customer expectations.  </w:t>
      </w:r>
    </w:p>
    <w:p w14:paraId="4C7F6E1D" w14:textId="28727C99" w:rsidR="00CE7AB6" w:rsidRPr="00A8121A" w:rsidRDefault="00CE7AB6" w:rsidP="00CE7AB6">
      <w:pPr>
        <w:pStyle w:val="Heading1"/>
      </w:pPr>
      <w:r w:rsidRPr="00A8121A">
        <w:lastRenderedPageBreak/>
        <w:t xml:space="preserve">Your </w:t>
      </w:r>
      <w:r w:rsidR="00385377" w:rsidRPr="00A8121A">
        <w:t>Succes</w:t>
      </w:r>
      <w:bookmarkEnd w:id="5"/>
      <w:r w:rsidR="00385377">
        <w:t>s</w:t>
      </w:r>
    </w:p>
    <w:p w14:paraId="4FB0278D" w14:textId="79E3F24B" w:rsidR="00CE7AB6" w:rsidRPr="00027CB5" w:rsidRDefault="00CE7AB6" w:rsidP="00122BA6">
      <w:pPr>
        <w:pStyle w:val="LetterBodyKWN"/>
      </w:pPr>
      <w:r w:rsidRPr="00027CB5">
        <w:t xml:space="preserve">When evaluating vendors for the </w:t>
      </w:r>
      <w:fldSimple w:instr=" DOCPROPERTY  ProgramName_Short  \* MERGEFORMAT ">
        <w:r w:rsidR="0054275D">
          <w:t>MIDASH Solution</w:t>
        </w:r>
      </w:fldSimple>
      <w:r w:rsidRPr="00027CB5">
        <w:t xml:space="preserve">, we believe KL&amp;A is the clear choice.  </w:t>
      </w:r>
      <w:r w:rsidR="00300DB3" w:rsidRPr="00027CB5">
        <w:t xml:space="preserve">We are proposing a </w:t>
      </w:r>
      <w:r w:rsidR="00C670D0">
        <w:t>custom</w:t>
      </w:r>
      <w:r w:rsidR="00300DB3" w:rsidRPr="00027CB5">
        <w:t xml:space="preserve"> solution that leverages </w:t>
      </w:r>
      <w:r w:rsidR="00C670D0">
        <w:t xml:space="preserve">our KL&amp;A Core functional components, as well as </w:t>
      </w:r>
      <w:r w:rsidR="006C62E6">
        <w:t xml:space="preserve">the </w:t>
      </w:r>
      <w:r w:rsidR="00C670D0">
        <w:t>State of Michigan</w:t>
      </w:r>
      <w:r w:rsidR="00703C75">
        <w:t>'s</w:t>
      </w:r>
      <w:r w:rsidR="00C670D0">
        <w:t xml:space="preserve"> </w:t>
      </w:r>
      <w:r w:rsidR="00300DB3" w:rsidRPr="00027CB5">
        <w:t xml:space="preserve">existing </w:t>
      </w:r>
      <w:r w:rsidR="00C670D0">
        <w:t xml:space="preserve">IT </w:t>
      </w:r>
      <w:r w:rsidR="00300DB3" w:rsidRPr="00027CB5">
        <w:t>investment</w:t>
      </w:r>
      <w:r w:rsidR="00C670D0">
        <w:t>s to achieve a custom-built</w:t>
      </w:r>
      <w:r w:rsidR="00300DB3" w:rsidRPr="00027CB5">
        <w:t xml:space="preserve"> solution</w:t>
      </w:r>
      <w:r w:rsidR="00C670D0">
        <w:t xml:space="preserve"> </w:t>
      </w:r>
      <w:r w:rsidR="00681204">
        <w:t>for less</w:t>
      </w:r>
      <w:r w:rsidR="00300DB3" w:rsidRPr="00027CB5">
        <w:t xml:space="preserve">.  We also have a successful history with </w:t>
      </w:r>
      <w:r w:rsidR="00E553B9">
        <w:fldChar w:fldCharType="begin"/>
      </w:r>
      <w:r w:rsidR="00E553B9">
        <w:instrText xml:space="preserve"> DOCPROPERTY  Agency_Short  \* MERGEFORMAT </w:instrText>
      </w:r>
      <w:r w:rsidR="00E553B9">
        <w:fldChar w:fldCharType="separate"/>
      </w:r>
      <w:r w:rsidR="0054275D">
        <w:t>MDHHS</w:t>
      </w:r>
      <w:r w:rsidR="00E553B9">
        <w:fldChar w:fldCharType="end"/>
      </w:r>
      <w:r w:rsidRPr="00027CB5">
        <w:t xml:space="preserve">, providing on-time, </w:t>
      </w:r>
      <w:r w:rsidR="006170A8">
        <w:t>i</w:t>
      </w:r>
      <w:r w:rsidRPr="00027CB5">
        <w:t>n-budget software development and implementation projects</w:t>
      </w:r>
      <w:r w:rsidR="00C670D0">
        <w:t>, such as CSHCS, TED, NBSO, MiTra</w:t>
      </w:r>
      <w:r w:rsidR="00137C07">
        <w:t>cking</w:t>
      </w:r>
      <w:r w:rsidR="00C670D0">
        <w:t>, HAI Tracker, MiCaRS</w:t>
      </w:r>
      <w:r w:rsidR="00703C75">
        <w:t>,</w:t>
      </w:r>
      <w:r w:rsidR="00C670D0">
        <w:t xml:space="preserve"> and others</w:t>
      </w:r>
      <w:r w:rsidRPr="00027CB5">
        <w:t xml:space="preserve">.  We have a proven track record of designing, developing, and implementing many successful large-scale .NET MVC applications for the State of Michigan.  The Agile (Scrum) development methodology is at the heart of our company culture.  The tenants of constant self-reflection, process improvement, and a commitment to deliver excellent software drive us forward. </w:t>
      </w:r>
    </w:p>
    <w:p w14:paraId="33EA1DF8" w14:textId="07EA5E1D" w:rsidR="00CE7AB6" w:rsidRPr="00027CB5" w:rsidRDefault="005B2259" w:rsidP="0078787A">
      <w:pPr>
        <w:pStyle w:val="LetterBodyKWN"/>
      </w:pPr>
      <w:r>
        <w:rPr>
          <w:noProof/>
        </w:rPr>
        <mc:AlternateContent>
          <mc:Choice Requires="wps">
            <w:drawing>
              <wp:anchor distT="0" distB="0" distL="114300" distR="114300" simplePos="0" relativeHeight="251658248" behindDoc="0" locked="0" layoutInCell="1" allowOverlap="1" wp14:anchorId="0BB9BC6E" wp14:editId="1F5CE24C">
                <wp:simplePos x="0" y="0"/>
                <wp:positionH relativeFrom="column">
                  <wp:posOffset>2788285</wp:posOffset>
                </wp:positionH>
                <wp:positionV relativeFrom="paragraph">
                  <wp:posOffset>3496945</wp:posOffset>
                </wp:positionV>
                <wp:extent cx="3451860" cy="635"/>
                <wp:effectExtent l="0" t="0" r="0" b="0"/>
                <wp:wrapSquare wrapText="bothSides"/>
                <wp:docPr id="20" name="Text Box 20"/>
                <wp:cNvGraphicFramePr/>
                <a:graphic xmlns:a="http://schemas.openxmlformats.org/drawingml/2006/main">
                  <a:graphicData uri="http://schemas.microsoft.com/office/word/2010/wordprocessingShape">
                    <wps:wsp>
                      <wps:cNvSpPr txBox="1"/>
                      <wps:spPr>
                        <a:xfrm>
                          <a:off x="0" y="0"/>
                          <a:ext cx="3451860" cy="635"/>
                        </a:xfrm>
                        <a:prstGeom prst="rect">
                          <a:avLst/>
                        </a:prstGeom>
                        <a:solidFill>
                          <a:prstClr val="white"/>
                        </a:solidFill>
                        <a:ln>
                          <a:noFill/>
                        </a:ln>
                        <a:effectLst/>
                      </wps:spPr>
                      <wps:txbx>
                        <w:txbxContent>
                          <w:p w14:paraId="69500DA5" w14:textId="32B105C9" w:rsidR="005B2259" w:rsidRPr="00DF6875" w:rsidRDefault="005B2259" w:rsidP="005B2259">
                            <w:pPr>
                              <w:pStyle w:val="Caption"/>
                              <w:jc w:val="center"/>
                              <w:rPr>
                                <w:rFonts w:ascii="Calibri Light" w:hAnsi="Calibri Light"/>
                                <w:noProof/>
                                <w:szCs w:val="24"/>
                              </w:rPr>
                            </w:pPr>
                            <w:r>
                              <w:t xml:space="preserve">Figure </w:t>
                            </w:r>
                            <w:r w:rsidR="007D1B0B">
                              <w:rPr>
                                <w:noProof/>
                              </w:rPr>
                              <w:fldChar w:fldCharType="begin"/>
                            </w:r>
                            <w:r w:rsidR="007D1B0B">
                              <w:rPr>
                                <w:noProof/>
                              </w:rPr>
                              <w:instrText xml:space="preserve"> SEQ Figure \* ARABIC </w:instrText>
                            </w:r>
                            <w:r w:rsidR="007D1B0B">
                              <w:rPr>
                                <w:noProof/>
                              </w:rPr>
                              <w:fldChar w:fldCharType="separate"/>
                            </w:r>
                            <w:r w:rsidR="0054275D">
                              <w:rPr>
                                <w:noProof/>
                              </w:rPr>
                              <w:t>6</w:t>
                            </w:r>
                            <w:r w:rsidR="007D1B0B">
                              <w:rPr>
                                <w:noProof/>
                              </w:rPr>
                              <w:fldChar w:fldCharType="end"/>
                            </w:r>
                            <w:r>
                              <w:t>. Key Success Factors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BB9BC6E" id="Text Box 20" o:spid="_x0000_s1039" type="#_x0000_t202" style="position:absolute;left:0;text-align:left;margin-left:219.55pt;margin-top:275.35pt;width:271.8pt;height:.05pt;z-index:251658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" stroked="f">
                <v:textbox style="mso-fit-shape-to-text:t" inset="0,0,0,0">
                  <w:txbxContent>
                    <w:p w14:paraId="69500DA5" w14:textId="32B105C9" w:rsidR="005B2259" w:rsidRPr="00DF6875" w:rsidRDefault="005B2259" w:rsidP="005B2259">
                      <w:pPr>
                        <w:pStyle w:val="Caption"/>
                        <w:jc w:val="center"/>
                        <w:rPr>
                          <w:rFonts w:ascii="Calibri Light" w:hAnsi="Calibri Light"/>
                          <w:noProof/>
                          <w:szCs w:val="24"/>
                        </w:rPr>
                      </w:pPr>
                      <w:r>
                        <w:t xml:space="preserve">Figure </w:t>
                      </w:r>
                      <w:r w:rsidR="007D1B0B">
                        <w:rPr>
                          <w:noProof/>
                        </w:rPr>
                        <w:fldChar w:fldCharType="begin"/>
                      </w:r>
                      <w:r w:rsidR="007D1B0B">
                        <w:rPr>
                          <w:noProof/>
                        </w:rPr>
                        <w:instrText xml:space="preserve"> SEQ Figure \* ARABIC </w:instrText>
                      </w:r>
                      <w:r w:rsidR="007D1B0B">
                        <w:rPr>
                          <w:noProof/>
                        </w:rPr>
                        <w:fldChar w:fldCharType="separate"/>
                      </w:r>
                      <w:r w:rsidR="0054275D">
                        <w:rPr>
                          <w:noProof/>
                        </w:rPr>
                        <w:t>6</w:t>
                      </w:r>
                      <w:r w:rsidR="007D1B0B">
                        <w:rPr>
                          <w:noProof/>
                        </w:rPr>
                        <w:fldChar w:fldCharType="end"/>
                      </w:r>
                      <w:proofErr w:type="gramStart"/>
                      <w:r>
                        <w:t xml:space="preserve">. </w:t>
                      </w:r>
                      <w:proofErr w:type="gramEnd"/>
                      <w:r>
                        <w:t>Key Success Factors</w:t>
                      </w:r>
                    </w:p>
                  </w:txbxContent>
                </v:textbox>
                <w10:wrap type="square"/>
              </v:shape>
            </w:pict>
          </mc:Fallback>
        </mc:AlternateContent>
      </w:r>
      <w:r w:rsidR="00C670D0">
        <w:rPr>
          <w:noProof/>
        </w:rPr>
        <w:drawing>
          <wp:anchor distT="0" distB="0" distL="114300" distR="114300" simplePos="0" relativeHeight="251657220" behindDoc="0" locked="0" layoutInCell="1" allowOverlap="1" wp14:anchorId="3B980EA4" wp14:editId="49623F79">
            <wp:simplePos x="0" y="0"/>
            <wp:positionH relativeFrom="column">
              <wp:posOffset>2788285</wp:posOffset>
            </wp:positionH>
            <wp:positionV relativeFrom="paragraph">
              <wp:posOffset>436880</wp:posOffset>
            </wp:positionV>
            <wp:extent cx="3451860" cy="3002915"/>
            <wp:effectExtent l="0" t="0" r="0" b="26035"/>
            <wp:wrapSquare wrapText="bothSides"/>
            <wp:docPr id="9" name="Diagram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14:sizeRelH relativeFrom="margin">
              <wp14:pctWidth>0</wp14:pctWidth>
            </wp14:sizeRelH>
            <wp14:sizeRelV relativeFrom="margin">
              <wp14:pctHeight>0</wp14:pctHeight>
            </wp14:sizeRelV>
          </wp:anchor>
        </w:drawing>
      </w:r>
      <w:r w:rsidR="00CE7AB6" w:rsidRPr="00027CB5">
        <w:t xml:space="preserve">Our single objective </w:t>
      </w:r>
      <w:r w:rsidR="006C62E6">
        <w:t>for</w:t>
      </w:r>
      <w:r w:rsidR="00CE7AB6" w:rsidRPr="00027CB5">
        <w:t xml:space="preserve"> the </w:t>
      </w:r>
      <w:fldSimple w:instr=" DOCPROPERTY  ProgramName  \* MERGEFORMAT ">
        <w:r w:rsidR="00681204">
          <w:t>MDHHS MIDASH Initiative</w:t>
        </w:r>
      </w:fldSimple>
      <w:r w:rsidR="00CE7AB6" w:rsidRPr="00027CB5">
        <w:t xml:space="preserve"> is the successful implementation of the desired features and functions within the established timeframe and budget, which is dependent upon </w:t>
      </w:r>
      <w:r w:rsidR="00703C75">
        <w:t>each of the following key success factors</w:t>
      </w:r>
      <w:r w:rsidR="00CE7AB6" w:rsidRPr="00027CB5">
        <w:t xml:space="preserve">: </w:t>
      </w:r>
    </w:p>
    <w:p w14:paraId="378C9374" w14:textId="591AA44A" w:rsidR="00CE7AB6" w:rsidRPr="00027CB5" w:rsidRDefault="00703C75" w:rsidP="00681204">
      <w:pPr>
        <w:pStyle w:val="LetterBullet1"/>
        <w:jc w:val="left"/>
      </w:pPr>
      <w:r>
        <w:t>A p</w:t>
      </w:r>
      <w:r w:rsidR="00CE7AB6" w:rsidRPr="00027CB5">
        <w:t>roven vendor</w:t>
      </w:r>
      <w:r w:rsidR="00C670D0">
        <w:t xml:space="preserve"> with the State of Michigan</w:t>
      </w:r>
      <w:r w:rsidR="00CE7AB6" w:rsidRPr="00027CB5">
        <w:t xml:space="preserve">; </w:t>
      </w:r>
    </w:p>
    <w:p w14:paraId="2701933F" w14:textId="17489927" w:rsidR="00CE7AB6" w:rsidRDefault="00CE7AB6" w:rsidP="00681204">
      <w:pPr>
        <w:pStyle w:val="LetterBullet1"/>
        <w:jc w:val="left"/>
      </w:pPr>
      <w:r w:rsidRPr="00027CB5">
        <w:t>Skilled, experienced, quality staff equipped with sophisti</w:t>
      </w:r>
      <w:r w:rsidR="00C670D0">
        <w:t xml:space="preserve">cated tools and techniques; </w:t>
      </w:r>
    </w:p>
    <w:p w14:paraId="57282643" w14:textId="21E5D661" w:rsidR="00C670D0" w:rsidRPr="00027CB5" w:rsidRDefault="00C670D0" w:rsidP="00681204">
      <w:pPr>
        <w:pStyle w:val="LetterBullet1"/>
        <w:jc w:val="left"/>
      </w:pPr>
      <w:r>
        <w:t>Collaborative methodologies that encourage teamwork and client participation; and</w:t>
      </w:r>
    </w:p>
    <w:p w14:paraId="027AA405" w14:textId="646A04ED" w:rsidR="00CE7AB6" w:rsidRPr="00027CB5" w:rsidRDefault="00CE7AB6" w:rsidP="00681204">
      <w:pPr>
        <w:pStyle w:val="LetterBullet1"/>
        <w:jc w:val="left"/>
      </w:pPr>
      <w:r w:rsidRPr="00027CB5">
        <w:t xml:space="preserve">Most importantly, a committed relationship with the </w:t>
      </w:r>
      <w:r w:rsidR="00E553B9">
        <w:fldChar w:fldCharType="begin"/>
      </w:r>
      <w:r w:rsidR="00E553B9">
        <w:instrText xml:space="preserve"> DOCPROPERTY  Agencies_</w:instrText>
      </w:r>
      <w:r w:rsidR="00E553B9">
        <w:instrText xml:space="preserve">All  \* MERGEFORMAT </w:instrText>
      </w:r>
      <w:r w:rsidR="00E553B9">
        <w:fldChar w:fldCharType="separate"/>
      </w:r>
      <w:r w:rsidR="0054275D">
        <w:t>MDHHS and DTMB</w:t>
      </w:r>
      <w:r w:rsidR="00E553B9">
        <w:fldChar w:fldCharType="end"/>
      </w:r>
      <w:r w:rsidRPr="00027CB5">
        <w:t>.</w:t>
      </w:r>
    </w:p>
    <w:p w14:paraId="2C6EEFF2" w14:textId="439360E9" w:rsidR="00C670D0" w:rsidRPr="00027CB5" w:rsidRDefault="00CE7AB6" w:rsidP="0078787A">
      <w:pPr>
        <w:pStyle w:val="LetterBody"/>
      </w:pPr>
      <w:r w:rsidRPr="00027CB5">
        <w:t>KL&amp;A has each of these key elements and has always taken great pride in our past and ongoing</w:t>
      </w:r>
      <w:r w:rsidR="00300DB3" w:rsidRPr="00027CB5">
        <w:t xml:space="preserve"> work with the State of Michigan and </w:t>
      </w:r>
      <w:r w:rsidR="00E553B9">
        <w:fldChar w:fldCharType="begin"/>
      </w:r>
      <w:r w:rsidR="00E553B9">
        <w:instrText xml:space="preserve"> DOCPROPERTY  Agency_Short  \* MERGEFORMAT </w:instrText>
      </w:r>
      <w:r w:rsidR="00E553B9">
        <w:fldChar w:fldCharType="separate"/>
      </w:r>
      <w:r w:rsidR="0054275D">
        <w:t>MDHHS</w:t>
      </w:r>
      <w:r w:rsidR="00E553B9">
        <w:fldChar w:fldCharType="end"/>
      </w:r>
      <w:r w:rsidRPr="00027CB5">
        <w:t>.  We are committed to your success.</w:t>
      </w:r>
    </w:p>
    <w:p w14:paraId="2380959D" w14:textId="6678DB60" w:rsidR="00CE7AB6" w:rsidRPr="00211341" w:rsidRDefault="00385377" w:rsidP="00CE7AB6">
      <w:pPr>
        <w:pStyle w:val="Heading1"/>
        <w:rPr>
          <w:rStyle w:val="c-Response"/>
        </w:rPr>
      </w:pPr>
      <w:bookmarkStart w:id="10" w:name="_Toc62132292"/>
      <w:r>
        <w:rPr>
          <w:rStyle w:val="c-Response"/>
        </w:rPr>
        <w:lastRenderedPageBreak/>
        <w:t>T</w:t>
      </w:r>
      <w:r w:rsidR="00CE7AB6" w:rsidRPr="00211341">
        <w:rPr>
          <w:rStyle w:val="c-Response"/>
        </w:rPr>
        <w:t>his Proposal</w:t>
      </w:r>
      <w:bookmarkEnd w:id="10"/>
    </w:p>
    <w:p w14:paraId="16F86F4B" w14:textId="6ED9D720" w:rsidR="00CE7AB6" w:rsidRDefault="00CE7AB6" w:rsidP="00CE7AB6">
      <w:pPr>
        <w:pStyle w:val="LetterBodyKWN"/>
      </w:pPr>
      <w:r w:rsidRPr="00027CB5">
        <w:t>Enclo</w:t>
      </w:r>
      <w:r w:rsidR="006170A8">
        <w:t>sed, you will find our proposal</w:t>
      </w:r>
      <w:r w:rsidRPr="00027CB5">
        <w:t xml:space="preserve"> which remains in effect for 120 days from the submission date.  To comply with the file-size limitations of SIGMA, we’ve chosen to break up our response into the following documents:</w:t>
      </w:r>
    </w:p>
    <w:p w14:paraId="4FDA5321" w14:textId="532045CB" w:rsidR="006C4C42" w:rsidRPr="00027CB5" w:rsidRDefault="006C4C42" w:rsidP="006C4C42">
      <w:pPr>
        <w:pStyle w:val="LetterBullet1Comp"/>
      </w:pPr>
      <w:r>
        <w:t>Cover Letter</w:t>
      </w:r>
    </w:p>
    <w:p w14:paraId="53D2601E" w14:textId="33C85216" w:rsidR="00CE7AB6" w:rsidRDefault="00E553B9" w:rsidP="00C670D0">
      <w:pPr>
        <w:pStyle w:val="LetterBullet2"/>
      </w:pPr>
      <w:r>
        <w:fldChar w:fldCharType="begin"/>
      </w:r>
      <w:r>
        <w:instrText xml:space="preserve"> DocProperty "File_Cover" </w:instrText>
      </w:r>
      <w:r>
        <w:fldChar w:fldCharType="separate"/>
      </w:r>
      <w:r w:rsidR="00B4531E">
        <w:t>01_MDHHS_MIDASH_CoverLetter_FromKLA.docx</w:t>
      </w:r>
      <w:r>
        <w:fldChar w:fldCharType="end"/>
      </w:r>
    </w:p>
    <w:p w14:paraId="7ACD6E3A" w14:textId="52380E01" w:rsidR="006C4C42" w:rsidRPr="00027CB5" w:rsidRDefault="006C4C42" w:rsidP="00CE7AB6">
      <w:pPr>
        <w:pStyle w:val="LetterBullet1Comp"/>
      </w:pPr>
      <w:r>
        <w:t>Confidentiality Form</w:t>
      </w:r>
    </w:p>
    <w:p w14:paraId="48BE50DD" w14:textId="0CFC36DA" w:rsidR="00CE7AB6" w:rsidRDefault="00E553B9" w:rsidP="00C670D0">
      <w:pPr>
        <w:pStyle w:val="LetterBullet2"/>
      </w:pPr>
      <w:r>
        <w:fldChar w:fldCharType="begin"/>
      </w:r>
      <w:r>
        <w:instrText xml:space="preserve"> DOCPROPERTY  File_ConfidentialityForm  \* MERGEFORMAT </w:instrText>
      </w:r>
      <w:r>
        <w:fldChar w:fldCharType="separate"/>
      </w:r>
      <w:r w:rsidR="00B4531E">
        <w:t>02_MDHHS_MIDASH_ConfidentialityForm_FromKLA.docx</w:t>
      </w:r>
      <w:r>
        <w:fldChar w:fldCharType="end"/>
      </w:r>
    </w:p>
    <w:p w14:paraId="09CB6895" w14:textId="77777777" w:rsidR="00A61240" w:rsidRPr="00027CB5" w:rsidRDefault="00A61240" w:rsidP="00A61240">
      <w:pPr>
        <w:pStyle w:val="LetterBullet1Comp"/>
      </w:pPr>
      <w:r>
        <w:t>Vendor Question Worksheet and attachments</w:t>
      </w:r>
    </w:p>
    <w:p w14:paraId="5B77D8D2" w14:textId="67B655EE" w:rsidR="00A61240" w:rsidRDefault="00EC260E" w:rsidP="00A61240">
      <w:pPr>
        <w:pStyle w:val="LetterBullet2Comp"/>
      </w:pPr>
      <w:fldSimple w:instr=" DOCPROPERTY  File_VendorQuestions  \* MERGEFORMAT ">
        <w:r w:rsidR="00B4531E">
          <w:t>03_MDHHS_MIDASH_VendorQuestionWorksheet_FromKLA.docx</w:t>
        </w:r>
      </w:fldSimple>
    </w:p>
    <w:p w14:paraId="1FC5CF13" w14:textId="26370144" w:rsidR="00A61240" w:rsidRDefault="00EC260E" w:rsidP="00A61240">
      <w:pPr>
        <w:pStyle w:val="LetterBullet2Comp"/>
      </w:pPr>
      <w:fldSimple w:instr=" DocProperty &quot;File_AddtlInfo_TED&quot; ">
        <w:r w:rsidR="00B4531E">
          <w:t>04_MDHHS_MIDASH-VQW-Attach1-AdditionalInfo-TED_FromKLA.docx</w:t>
        </w:r>
      </w:fldSimple>
    </w:p>
    <w:p w14:paraId="02A5DD21" w14:textId="373CEFF3" w:rsidR="00A61240" w:rsidRDefault="00EC260E" w:rsidP="00A61240">
      <w:pPr>
        <w:pStyle w:val="LetterBullet2Comp"/>
      </w:pPr>
      <w:fldSimple w:instr=" DocProperty &quot;File_AddtlInfo_CSHCS&quot; ">
        <w:r w:rsidR="00B4531E">
          <w:t>05_MDHHS_MIDASH-VQW-Attach2-AdditionalInfo-CSHCS.docx</w:t>
        </w:r>
      </w:fldSimple>
    </w:p>
    <w:p w14:paraId="3020EA92" w14:textId="75CA490E" w:rsidR="00A61240" w:rsidRDefault="00EC260E" w:rsidP="00A61240">
      <w:pPr>
        <w:pStyle w:val="LetterBullet2Comp"/>
      </w:pPr>
      <w:fldSimple w:instr=" DocProperty &quot;File_AddtlInfo_LOTS&quot; ">
        <w:r w:rsidR="00B4531E">
          <w:t>06_MDHHS_MIDASH-VQW-Attach3-AdditionalInfo-LOTS_FromKLA.docx</w:t>
        </w:r>
      </w:fldSimple>
    </w:p>
    <w:p w14:paraId="79D3A3A0" w14:textId="7505B107" w:rsidR="00A61240" w:rsidRDefault="00EC260E" w:rsidP="00A61240">
      <w:pPr>
        <w:pStyle w:val="LetterBullet2"/>
      </w:pPr>
      <w:fldSimple w:instr=" DocProperty &quot;File_AddtlInfo_HAI&quot; ">
        <w:r w:rsidR="00B4531E">
          <w:t>07_MDHHS_MIDASH-VQW-Attach4-AdditionalInfo-HAI_FromKLA.docx</w:t>
        </w:r>
      </w:fldSimple>
    </w:p>
    <w:p w14:paraId="7BCDE277" w14:textId="579B3B4D" w:rsidR="005F6A22" w:rsidRDefault="005F6A22" w:rsidP="006C4C42">
      <w:pPr>
        <w:pStyle w:val="LetterBullet1Comp"/>
      </w:pPr>
      <w:r>
        <w:t>Resumes</w:t>
      </w:r>
    </w:p>
    <w:p w14:paraId="0420BD44" w14:textId="27BB16F3" w:rsidR="005F6A22" w:rsidRDefault="00E553B9" w:rsidP="0093488D">
      <w:pPr>
        <w:pStyle w:val="LetterBullet2Last"/>
      </w:pPr>
      <w:r>
        <w:fldChar w:fldCharType="begin"/>
      </w:r>
      <w:r>
        <w:instrText xml:space="preserve"> DocProperty "File_Resumes" </w:instrText>
      </w:r>
      <w:r>
        <w:fldChar w:fldCharType="separate"/>
      </w:r>
      <w:r w:rsidR="00B4531E">
        <w:t>08_MDHHS_MIDASH_Attachment1-Resumes-FromKLA.docx</w:t>
      </w:r>
      <w:r>
        <w:fldChar w:fldCharType="end"/>
      </w:r>
    </w:p>
    <w:p w14:paraId="7ACB3FFD" w14:textId="1F3116D2" w:rsidR="005F6A22" w:rsidRDefault="005F6A22" w:rsidP="006C4C42">
      <w:pPr>
        <w:pStyle w:val="LetterBullet1Comp"/>
      </w:pPr>
      <w:r>
        <w:t>IT Professional Contract Terms</w:t>
      </w:r>
    </w:p>
    <w:p w14:paraId="665E97DF" w14:textId="023AC3BD" w:rsidR="0093488D" w:rsidRDefault="00E553B9" w:rsidP="0093488D">
      <w:pPr>
        <w:pStyle w:val="LetterBullet2Last"/>
      </w:pPr>
      <w:r>
        <w:fldChar w:fldCharType="begin"/>
      </w:r>
      <w:r>
        <w:instrText xml:space="preserve"> DocProperty "File_Contract" </w:instrText>
      </w:r>
      <w:r>
        <w:fldChar w:fldCharType="separate"/>
      </w:r>
      <w:r w:rsidR="00B4531E">
        <w:t>09_MDHHS_MIDASH_ITContractTerms_FromKLA.docx</w:t>
      </w:r>
      <w:r>
        <w:fldChar w:fldCharType="end"/>
      </w:r>
    </w:p>
    <w:p w14:paraId="3E5D639E" w14:textId="1DE1FCE3" w:rsidR="006C4C42" w:rsidRPr="00027CB5" w:rsidRDefault="006C4C42" w:rsidP="006C4C42">
      <w:pPr>
        <w:pStyle w:val="LetterBullet1Comp"/>
      </w:pPr>
      <w:r>
        <w:t xml:space="preserve">Statement of Work response and </w:t>
      </w:r>
      <w:r w:rsidR="003E00BE">
        <w:t xml:space="preserve">associated </w:t>
      </w:r>
      <w:r>
        <w:t>attachments</w:t>
      </w:r>
    </w:p>
    <w:p w14:paraId="483112B0" w14:textId="2BE97C91" w:rsidR="00CE7AB6" w:rsidRPr="00027CB5" w:rsidRDefault="00E553B9" w:rsidP="00A63E38">
      <w:pPr>
        <w:pStyle w:val="LetterBullet2Comp"/>
      </w:pPr>
      <w:r>
        <w:fldChar w:fldCharType="begin"/>
      </w:r>
      <w:r>
        <w:instrText xml:space="preserve"> DOCPROPERTY  File_Scope  \* MERGEFORMAT </w:instrText>
      </w:r>
      <w:r>
        <w:fldChar w:fldCharType="separate"/>
      </w:r>
      <w:r w:rsidR="00B4531E">
        <w:t>10_MDHHS_MIDASH_Schedule-A-SOW_FromKLA.docx</w:t>
      </w:r>
      <w:r>
        <w:fldChar w:fldCharType="end"/>
      </w:r>
    </w:p>
    <w:p w14:paraId="0F428BE2" w14:textId="766A266D" w:rsidR="00027CB5" w:rsidRDefault="00E553B9" w:rsidP="00A63E38">
      <w:pPr>
        <w:pStyle w:val="LetterBullet2Comp"/>
      </w:pPr>
      <w:r>
        <w:fldChar w:fldCharType="begin"/>
      </w:r>
      <w:r>
        <w:instrText xml:space="preserve"> DOCPROPERTY  File_Narrative  \* MERGEFORMAT </w:instrText>
      </w:r>
      <w:r>
        <w:fldChar w:fldCharType="separate"/>
      </w:r>
      <w:r w:rsidR="00B4531E">
        <w:t>11_MDHHS_MIDASH_SoftwareDescription_FromKLA.docx</w:t>
      </w:r>
      <w:r>
        <w:fldChar w:fldCharType="end"/>
      </w:r>
    </w:p>
    <w:p w14:paraId="33E59DEC" w14:textId="7EAC7A40" w:rsidR="00DB19E2" w:rsidRDefault="00E553B9" w:rsidP="00A63E38">
      <w:pPr>
        <w:pStyle w:val="LetterBullet2Comp"/>
      </w:pPr>
      <w:r>
        <w:fldChar w:fldCharType="begin"/>
      </w:r>
      <w:r>
        <w:instrText xml:space="preserve"> DocProperty "File_TxnPlan" </w:instrText>
      </w:r>
      <w:r>
        <w:fldChar w:fldCharType="separate"/>
      </w:r>
      <w:r w:rsidR="00B4531E">
        <w:t>12_MDHHS_MIDASH_Transition-In-OutPlan_FromKLA.docx</w:t>
      </w:r>
      <w:r>
        <w:fldChar w:fldCharType="end"/>
      </w:r>
    </w:p>
    <w:p w14:paraId="234C28EA" w14:textId="1EB67367" w:rsidR="00A14B49" w:rsidRPr="00027CB5" w:rsidRDefault="00EC260E" w:rsidP="00C670D0">
      <w:pPr>
        <w:pStyle w:val="LetterBullet2Comp"/>
      </w:pPr>
      <w:fldSimple w:instr=" DocProperty &quot;File_Sample_Training_MiEHDWIS&quot; ">
        <w:r w:rsidR="00B4531E">
          <w:t>13_MDHHS_MIDASH_Sample-MiEHDWIS_EntityActionsDrawer_Video.zip</w:t>
        </w:r>
      </w:fldSimple>
    </w:p>
    <w:p w14:paraId="0DF269B7" w14:textId="42D0B75E" w:rsidR="00CE7AB6" w:rsidRPr="00027CB5" w:rsidRDefault="00E553B9" w:rsidP="00C670D0">
      <w:pPr>
        <w:pStyle w:val="LetterBullet2Comp"/>
      </w:pPr>
      <w:r>
        <w:fldChar w:fldCharType="begin"/>
      </w:r>
      <w:r>
        <w:instrText xml:space="preserve"> DOCPROPERTY </w:instrText>
      </w:r>
      <w:r>
        <w:instrText xml:space="preserve"> File_Sample_Training_VMS1  \* MERGEFORMAT </w:instrText>
      </w:r>
      <w:r>
        <w:fldChar w:fldCharType="separate"/>
      </w:r>
      <w:r w:rsidR="00B4531E">
        <w:t>14_MDHHS_MIDASH_Sample-Training-VMS_5_Release_2_Day_1_FromKLA.pptx</w:t>
      </w:r>
      <w:r>
        <w:fldChar w:fldCharType="end"/>
      </w:r>
    </w:p>
    <w:p w14:paraId="27CE40D6" w14:textId="07BE311D" w:rsidR="00CE7AB6" w:rsidRPr="00027CB5" w:rsidRDefault="00E553B9" w:rsidP="00C670D0">
      <w:pPr>
        <w:pStyle w:val="LetterBullet2Comp"/>
      </w:pPr>
      <w:r>
        <w:fldChar w:fldCharType="begin"/>
      </w:r>
      <w:r>
        <w:instrText xml:space="preserve"> DOCPROPERTY  File_Sample_Training_VMS2  \* MERGEFORMAT </w:instrText>
      </w:r>
      <w:r>
        <w:fldChar w:fldCharType="separate"/>
      </w:r>
      <w:r w:rsidR="00B4531E">
        <w:t>15_MDHHS_MIDASH_Sample-Training-VMS_5_Release_2_Day_2_FromKLA.pptx</w:t>
      </w:r>
      <w:r>
        <w:fldChar w:fldCharType="end"/>
      </w:r>
    </w:p>
    <w:p w14:paraId="2E9A23CA" w14:textId="06BBABED" w:rsidR="00CE7AB6" w:rsidRPr="00027CB5" w:rsidRDefault="00E553B9" w:rsidP="00C670D0">
      <w:pPr>
        <w:pStyle w:val="LetterBullet2Comp"/>
      </w:pPr>
      <w:r>
        <w:fldChar w:fldCharType="begin"/>
      </w:r>
      <w:r>
        <w:instrText xml:space="preserve"> DOCPROPERTY  Fil</w:instrText>
      </w:r>
      <w:r>
        <w:instrText xml:space="preserve">e_Sample_Training_VMS3  \* MERGEFORMAT </w:instrText>
      </w:r>
      <w:r>
        <w:fldChar w:fldCharType="separate"/>
      </w:r>
      <w:r w:rsidR="00B4531E">
        <w:t>16_MDHHS_MIDASH_Sample-Training-VMS_5_Release_2_Close_FromKLA.pptx</w:t>
      </w:r>
      <w:r>
        <w:fldChar w:fldCharType="end"/>
      </w:r>
    </w:p>
    <w:p w14:paraId="6A5BD240" w14:textId="1240565C" w:rsidR="00CE7AB6" w:rsidRPr="00027CB5" w:rsidRDefault="00E553B9" w:rsidP="00C670D0">
      <w:pPr>
        <w:pStyle w:val="LetterBullet2Comp"/>
      </w:pPr>
      <w:r>
        <w:fldChar w:fldCharType="begin"/>
      </w:r>
      <w:r>
        <w:instrText xml:space="preserve"> DOCPROPERTY  File_Sample_Training_VMS4  \* MERGEFORMAT </w:instrText>
      </w:r>
      <w:r>
        <w:fldChar w:fldCharType="separate"/>
      </w:r>
      <w:r w:rsidR="00B4531E">
        <w:t>17_MDHHS_MIDASH_Sample-Training-VMS-5.2_Manual_FromKLA.pdf</w:t>
      </w:r>
      <w:r>
        <w:fldChar w:fldCharType="end"/>
      </w:r>
    </w:p>
    <w:p w14:paraId="5F9DC13B" w14:textId="5F2107C5" w:rsidR="00CE7AB6" w:rsidRDefault="00E553B9" w:rsidP="00E9058C">
      <w:pPr>
        <w:pStyle w:val="LetterBullet2Comp"/>
      </w:pPr>
      <w:r>
        <w:fldChar w:fldCharType="begin"/>
      </w:r>
      <w:r>
        <w:instrText xml:space="preserve"> DOCPROPERTY  File_Sample_Man</w:instrText>
      </w:r>
      <w:r>
        <w:instrText xml:space="preserve">ual_OSRS  \* MERGEFORMAT </w:instrText>
      </w:r>
      <w:r>
        <w:fldChar w:fldCharType="separate"/>
      </w:r>
      <w:r w:rsidR="00B4531E">
        <w:t>18_MDHHS_MIDASH_Sample-Manual-OSRS_RMS_UserGuide_FromKLA.pdf</w:t>
      </w:r>
      <w:r>
        <w:fldChar w:fldCharType="end"/>
      </w:r>
    </w:p>
    <w:p w14:paraId="6ECC74F5" w14:textId="6B62CE20" w:rsidR="00664D31" w:rsidRPr="00027CB5" w:rsidRDefault="00EC260E" w:rsidP="00E9058C">
      <w:pPr>
        <w:pStyle w:val="LetterBullet2Comp"/>
      </w:pPr>
      <w:fldSimple w:instr=" DOCPROPERTY  File_Sample_JobAid  \* MERGEFORMAT ">
        <w:r w:rsidR="00664D31">
          <w:t>19_MDHHS_MIDASH_Springboard_JobAid_Example_FromKLA.pdf</w:t>
        </w:r>
      </w:fldSimple>
    </w:p>
    <w:p w14:paraId="4AA0A84B" w14:textId="2FCB9FC0" w:rsidR="00A14B49" w:rsidRDefault="00EC260E" w:rsidP="00B000BB">
      <w:pPr>
        <w:pStyle w:val="LetterBullet2Last"/>
      </w:pPr>
      <w:fldSimple w:instr=" DocProperty &quot;File_Schedule_D&quot; ">
        <w:r w:rsidR="00B4531E">
          <w:t>20_MDHHS_MIDASH_WBS-Schedule-Detail_FromKLA.pdf</w:t>
        </w:r>
      </w:fldSimple>
    </w:p>
    <w:p w14:paraId="5B5798ED" w14:textId="77777777" w:rsidR="00DC1163" w:rsidRDefault="00DC1163" w:rsidP="00DC1163">
      <w:pPr>
        <w:pStyle w:val="LetterBullet1Comp"/>
      </w:pPr>
      <w:r>
        <w:t>Schedule A, Specifications</w:t>
      </w:r>
    </w:p>
    <w:p w14:paraId="74836A60" w14:textId="00578A04" w:rsidR="00DC1163" w:rsidRDefault="00E553B9" w:rsidP="00DC1163">
      <w:pPr>
        <w:pStyle w:val="LetterBullet2Last"/>
      </w:pPr>
      <w:r>
        <w:fldChar w:fldCharType="begin"/>
      </w:r>
      <w:r>
        <w:instrText xml:space="preserve"> DocProperty "File_BusinessReqs" </w:instrText>
      </w:r>
      <w:r>
        <w:fldChar w:fldCharType="separate"/>
      </w:r>
      <w:r w:rsidR="00B4531E">
        <w:t>21_MDHHS_MIDASH_ScheduleA-Table1-Specifications_FromKLA.docx</w:t>
      </w:r>
      <w:r>
        <w:fldChar w:fldCharType="end"/>
      </w:r>
    </w:p>
    <w:p w14:paraId="6DDBD45E" w14:textId="7B5BFF8B" w:rsidR="006C4C42" w:rsidRPr="00027CB5" w:rsidRDefault="00DC1163" w:rsidP="00DC1163">
      <w:pPr>
        <w:pStyle w:val="LetterBullet1Comp"/>
      </w:pPr>
      <w:r>
        <w:t xml:space="preserve">Schedule B, </w:t>
      </w:r>
      <w:r w:rsidR="006C4C42">
        <w:t>Pricing</w:t>
      </w:r>
    </w:p>
    <w:p w14:paraId="242202FD" w14:textId="40BCF6BC" w:rsidR="00CE7AB6" w:rsidRDefault="00E553B9" w:rsidP="006C4C42">
      <w:pPr>
        <w:pStyle w:val="LetterBullet2Last"/>
      </w:pPr>
      <w:r>
        <w:fldChar w:fldCharType="begin"/>
      </w:r>
      <w:r>
        <w:instrText xml:space="preserve"> DOCPROPERTY  File_Pricing  \* MERGEFORMAT </w:instrText>
      </w:r>
      <w:r>
        <w:fldChar w:fldCharType="separate"/>
      </w:r>
      <w:r w:rsidR="00B4531E">
        <w:t>22_MDHHS_MIDASH_ScheduleB-Pricing_FromKLA.docx</w:t>
      </w:r>
      <w:r>
        <w:fldChar w:fldCharType="end"/>
      </w:r>
    </w:p>
    <w:p w14:paraId="7B4E34D9" w14:textId="04455307" w:rsidR="00FF0606" w:rsidRDefault="00FF0606" w:rsidP="00FF0606">
      <w:pPr>
        <w:pStyle w:val="LetterBullet1Comp"/>
      </w:pPr>
      <w:r>
        <w:t>Schedules C-G</w:t>
      </w:r>
    </w:p>
    <w:p w14:paraId="7101E850" w14:textId="6E7C9408" w:rsidR="00FF0606" w:rsidRPr="00027CB5" w:rsidRDefault="00E553B9" w:rsidP="00FF0606">
      <w:pPr>
        <w:pStyle w:val="LetterBullet2Last"/>
      </w:pPr>
      <w:r>
        <w:fldChar w:fldCharType="begin"/>
      </w:r>
      <w:r>
        <w:instrText xml:space="preserve"> DocProperty "File_SchedulesC-G" </w:instrText>
      </w:r>
      <w:r>
        <w:fldChar w:fldCharType="separate"/>
      </w:r>
      <w:r w:rsidR="00B4531E">
        <w:t>23_MDHHS_MIDASH_Schedules-C-G_FromKLA.docx</w:t>
      </w:r>
      <w:r>
        <w:fldChar w:fldCharType="end"/>
      </w:r>
    </w:p>
    <w:p w14:paraId="47D97150" w14:textId="77777777" w:rsidR="00CE7AB6" w:rsidRPr="00E62DE3" w:rsidRDefault="00CE7AB6" w:rsidP="00CE7AB6">
      <w:pPr>
        <w:pStyle w:val="LetterBodyKWN"/>
      </w:pPr>
      <w:r w:rsidRPr="00E62DE3">
        <w:lastRenderedPageBreak/>
        <w:t xml:space="preserve">To aid document navigation and ease identification of response text, our proposal documents use the following conventions: </w:t>
      </w:r>
    </w:p>
    <w:p w14:paraId="7BDCD5E3" w14:textId="56D99F68" w:rsidR="00CE7AB6" w:rsidRPr="00E62DE3" w:rsidRDefault="00CE7AB6" w:rsidP="00CE7AB6">
      <w:pPr>
        <w:pStyle w:val="LetterBullet1"/>
      </w:pPr>
      <w:r w:rsidRPr="00E62DE3">
        <w:t>Hierarchical headings that can be d</w:t>
      </w:r>
      <w:r w:rsidR="006170A8">
        <w:t>isplayed in the Microsoft Word n</w:t>
      </w:r>
      <w:r w:rsidRPr="00E62DE3">
        <w:t>avigation pane</w:t>
      </w:r>
      <w:r w:rsidR="00C670D0">
        <w:t>.</w:t>
      </w:r>
      <w:r w:rsidR="00472BF0">
        <w:t xml:space="preserve">  On a PC, </w:t>
      </w:r>
      <w:r w:rsidR="00472BF0" w:rsidRPr="00472BF0">
        <w:rPr>
          <w:b/>
          <w:bCs/>
        </w:rPr>
        <w:t>Ctrl + F</w:t>
      </w:r>
      <w:r w:rsidR="00472BF0">
        <w:t xml:space="preserve"> invoke</w:t>
      </w:r>
      <w:r w:rsidR="006C62E6">
        <w:t>s</w:t>
      </w:r>
      <w:r w:rsidR="00472BF0">
        <w:t xml:space="preserve"> the </w:t>
      </w:r>
      <w:r w:rsidR="000B29A7">
        <w:t>navigation</w:t>
      </w:r>
      <w:r w:rsidR="00472BF0">
        <w:t xml:space="preserve"> pane.</w:t>
      </w:r>
    </w:p>
    <w:p w14:paraId="62065EC6" w14:textId="09E17270" w:rsidR="00CE7AB6" w:rsidRDefault="00CE7AB6" w:rsidP="00CE7AB6">
      <w:pPr>
        <w:pStyle w:val="LetterBullet1"/>
      </w:pPr>
      <w:r w:rsidRPr="00E62DE3">
        <w:t xml:space="preserve">Hyperlinked cross-references.  </w:t>
      </w:r>
      <w:r w:rsidR="00C670D0">
        <w:t>When viewing a document in MS Word, t</w:t>
      </w:r>
      <w:r w:rsidRPr="00E62DE3">
        <w:t>o jump to a referenced section</w:t>
      </w:r>
      <w:r w:rsidR="00300DB3">
        <w:t>,</w:t>
      </w:r>
      <w:r w:rsidRPr="00E62DE3">
        <w:t xml:space="preserve"> hold down </w:t>
      </w:r>
      <w:r w:rsidRPr="006170A8">
        <w:rPr>
          <w:b/>
        </w:rPr>
        <w:t>Ctrl</w:t>
      </w:r>
      <w:r w:rsidRPr="00E62DE3">
        <w:t xml:space="preserve"> and click the section name or page number.</w:t>
      </w:r>
      <w:r w:rsidR="00C670D0">
        <w:t xml:space="preserve">  </w:t>
      </w:r>
    </w:p>
    <w:p w14:paraId="01355491" w14:textId="2047A6C9" w:rsidR="00CE7AB6" w:rsidRPr="00E62DE3" w:rsidRDefault="00300DB3" w:rsidP="00CE7AB6">
      <w:pPr>
        <w:pStyle w:val="LetterBullet1"/>
      </w:pPr>
      <w:r>
        <w:t>Blue response text that makes it easy to distinguish our responses from the RFP prompt text.</w:t>
      </w:r>
    </w:p>
    <w:p w14:paraId="5BCFE865" w14:textId="77777777" w:rsidR="005B2259" w:rsidRDefault="00CE7AB6" w:rsidP="005B2259">
      <w:pPr>
        <w:pStyle w:val="FigInsertCenter"/>
        <w:keepNext/>
      </w:pPr>
      <w:r w:rsidRPr="00E62DE3">
        <w:rPr>
          <w:noProof/>
        </w:rPr>
        <mc:AlternateContent>
          <mc:Choice Requires="wpg">
            <w:drawing>
              <wp:inline distT="0" distB="0" distL="0" distR="0" wp14:anchorId="16337111" wp14:editId="10A54304">
                <wp:extent cx="4933460" cy="3568718"/>
                <wp:effectExtent l="0" t="0" r="114935" b="0"/>
                <wp:docPr id="7" name="Group 7"/>
                <wp:cNvGraphicFramePr/>
                <a:graphic xmlns:a="http://schemas.openxmlformats.org/drawingml/2006/main">
                  <a:graphicData uri="http://schemas.microsoft.com/office/word/2010/wordprocessingGroup">
                    <wpg:wgp>
                      <wpg:cNvGrpSpPr/>
                      <wpg:grpSpPr>
                        <a:xfrm>
                          <a:off x="0" y="0"/>
                          <a:ext cx="4933460" cy="3568718"/>
                          <a:chOff x="114255" y="0"/>
                          <a:chExt cx="3819839" cy="2763158"/>
                        </a:xfrm>
                      </wpg:grpSpPr>
                      <pic:pic xmlns:pic="http://schemas.openxmlformats.org/drawingml/2006/picture">
                        <pic:nvPicPr>
                          <pic:cNvPr id="26" name="Picture 26"/>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114255" y="0"/>
                            <a:ext cx="3413166" cy="2763158"/>
                          </a:xfrm>
                          <a:prstGeom prst="rect">
                            <a:avLst/>
                          </a:prstGeom>
                        </pic:spPr>
                      </pic:pic>
                      <wps:wsp>
                        <wps:cNvPr id="27" name="Straight Arrow Connector 27"/>
                        <wps:cNvCnPr/>
                        <wps:spPr>
                          <a:xfrm flipH="1">
                            <a:off x="897727" y="574396"/>
                            <a:ext cx="353683" cy="46508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 name="Text Box 63"/>
                        <wps:cNvSpPr txBox="1"/>
                        <wps:spPr>
                          <a:xfrm>
                            <a:off x="1171583" y="512500"/>
                            <a:ext cx="918653" cy="184927"/>
                          </a:xfrm>
                          <a:prstGeom prst="rect">
                            <a:avLst/>
                          </a:prstGeom>
                          <a:solidFill>
                            <a:schemeClr val="lt1"/>
                          </a:solidFill>
                          <a:ln w="6350">
                            <a:solidFill>
                              <a:prstClr val="black"/>
                            </a:solidFill>
                          </a:ln>
                          <a:effectLst>
                            <a:outerShdw blurRad="50800" dist="38100" dir="2700000" algn="tl" rotWithShape="0">
                              <a:prstClr val="black">
                                <a:alpha val="40000"/>
                              </a:prstClr>
                            </a:outerShdw>
                          </a:effectLst>
                        </wps:spPr>
                        <wps:style>
                          <a:lnRef idx="0">
                            <a:schemeClr val="accent1"/>
                          </a:lnRef>
                          <a:fillRef idx="0">
                            <a:schemeClr val="accent1"/>
                          </a:fillRef>
                          <a:effectRef idx="0">
                            <a:schemeClr val="accent1"/>
                          </a:effectRef>
                          <a:fontRef idx="minor">
                            <a:schemeClr val="dk1"/>
                          </a:fontRef>
                        </wps:style>
                        <wps:txbx>
                          <w:txbxContent>
                            <w:p w14:paraId="36291754" w14:textId="77777777" w:rsidR="008A4F81" w:rsidRPr="003329B3" w:rsidRDefault="008A4F81" w:rsidP="00197ABC">
                              <w:pPr>
                                <w:pStyle w:val="LetterCallout"/>
                                <w:jc w:val="left"/>
                                <w:rPr>
                                  <w:b/>
                                  <w:spacing w:val="20"/>
                                  <w:sz w:val="18"/>
                                  <w:szCs w:val="18"/>
                                </w:rPr>
                              </w:pPr>
                              <w:r w:rsidRPr="003329B3">
                                <w:rPr>
                                  <w:b/>
                                  <w:spacing w:val="20"/>
                                  <w:sz w:val="18"/>
                                  <w:szCs w:val="18"/>
                                </w:rPr>
                                <w:t>Navigation Pane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 name="Straight Arrow Connector 29"/>
                        <wps:cNvCnPr/>
                        <wps:spPr>
                          <a:xfrm flipH="1">
                            <a:off x="2153504" y="726597"/>
                            <a:ext cx="338343" cy="53616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 name="Text Box 67"/>
                        <wps:cNvSpPr txBox="1"/>
                        <wps:spPr>
                          <a:xfrm>
                            <a:off x="2356855" y="507219"/>
                            <a:ext cx="1577239" cy="425784"/>
                          </a:xfrm>
                          <a:prstGeom prst="rect">
                            <a:avLst/>
                          </a:prstGeom>
                          <a:solidFill>
                            <a:schemeClr val="lt1"/>
                          </a:solidFill>
                          <a:ln w="6350">
                            <a:solidFill>
                              <a:prstClr val="black"/>
                            </a:solidFill>
                          </a:ln>
                          <a:effectLst>
                            <a:outerShdw blurRad="50800" dist="38100" dir="2700000" algn="tl" rotWithShape="0">
                              <a:prstClr val="black">
                                <a:alpha val="40000"/>
                              </a:prstClr>
                            </a:outerShdw>
                          </a:effectLst>
                        </wps:spPr>
                        <wps:style>
                          <a:lnRef idx="0">
                            <a:schemeClr val="accent1"/>
                          </a:lnRef>
                          <a:fillRef idx="0">
                            <a:schemeClr val="accent1"/>
                          </a:fillRef>
                          <a:effectRef idx="0">
                            <a:schemeClr val="accent1"/>
                          </a:effectRef>
                          <a:fontRef idx="minor">
                            <a:schemeClr val="dk1"/>
                          </a:fontRef>
                        </wps:style>
                        <wps:txbx>
                          <w:txbxContent>
                            <w:p w14:paraId="3C8732A4" w14:textId="352E34AA" w:rsidR="008A4F81" w:rsidRPr="003329B3" w:rsidRDefault="008A4F81" w:rsidP="00197ABC">
                              <w:pPr>
                                <w:pStyle w:val="LetterCallout"/>
                                <w:jc w:val="left"/>
                                <w:rPr>
                                  <w:b/>
                                  <w:spacing w:val="20"/>
                                  <w:sz w:val="18"/>
                                  <w:szCs w:val="18"/>
                                </w:rPr>
                              </w:pPr>
                              <w:r w:rsidRPr="003329B3">
                                <w:rPr>
                                  <w:b/>
                                  <w:spacing w:val="20"/>
                                  <w:sz w:val="18"/>
                                  <w:szCs w:val="18"/>
                                </w:rPr>
                                <w:t xml:space="preserve">Hyperlinked Cross-References </w:t>
                              </w:r>
                              <w:r w:rsidRPr="003329B3">
                                <w:rPr>
                                  <w:b/>
                                  <w:spacing w:val="20"/>
                                  <w:sz w:val="18"/>
                                  <w:szCs w:val="18"/>
                                </w:rPr>
                                <w:br/>
                                <w:t>C</w:t>
                              </w:r>
                              <w:r w:rsidR="00197ABC">
                                <w:rPr>
                                  <w:b/>
                                  <w:spacing w:val="20"/>
                                  <w:sz w:val="18"/>
                                  <w:szCs w:val="18"/>
                                </w:rPr>
                                <w:t>trl</w:t>
                              </w:r>
                              <w:r w:rsidRPr="003329B3">
                                <w:rPr>
                                  <w:b/>
                                  <w:spacing w:val="20"/>
                                  <w:sz w:val="18"/>
                                  <w:szCs w:val="18"/>
                                </w:rPr>
                                <w:t xml:space="preserve"> + Click to Jump to Referenced Section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1" name="Straight Arrow Connector 31"/>
                        <wps:cNvCnPr/>
                        <wps:spPr>
                          <a:xfrm flipV="1">
                            <a:off x="1130935" y="2229642"/>
                            <a:ext cx="187814" cy="8957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2" name="Text Box 68"/>
                        <wps:cNvSpPr txBox="1"/>
                        <wps:spPr>
                          <a:xfrm>
                            <a:off x="189326" y="2184540"/>
                            <a:ext cx="934085" cy="457207"/>
                          </a:xfrm>
                          <a:prstGeom prst="rect">
                            <a:avLst/>
                          </a:prstGeom>
                          <a:solidFill>
                            <a:schemeClr val="lt1"/>
                          </a:solidFill>
                          <a:ln w="6350">
                            <a:solidFill>
                              <a:prstClr val="black"/>
                            </a:solidFill>
                          </a:ln>
                          <a:effectLst>
                            <a:outerShdw blurRad="50800" dist="38100" dir="2700000" algn="tl" rotWithShape="0">
                              <a:prstClr val="black">
                                <a:alpha val="40000"/>
                              </a:prstClr>
                            </a:outerShdw>
                          </a:effectLst>
                        </wps:spPr>
                        <wps:style>
                          <a:lnRef idx="0">
                            <a:schemeClr val="accent1"/>
                          </a:lnRef>
                          <a:fillRef idx="0">
                            <a:schemeClr val="accent1"/>
                          </a:fillRef>
                          <a:effectRef idx="0">
                            <a:schemeClr val="accent1"/>
                          </a:effectRef>
                          <a:fontRef idx="minor">
                            <a:schemeClr val="dk1"/>
                          </a:fontRef>
                        </wps:style>
                        <wps:txbx>
                          <w:txbxContent>
                            <w:p w14:paraId="28026BEB" w14:textId="77777777" w:rsidR="008A4F81" w:rsidRPr="003329B3" w:rsidRDefault="008A4F81" w:rsidP="00197ABC">
                              <w:pPr>
                                <w:pStyle w:val="LetterCallout"/>
                                <w:jc w:val="left"/>
                                <w:rPr>
                                  <w:b/>
                                  <w:spacing w:val="20"/>
                                  <w:sz w:val="18"/>
                                  <w:szCs w:val="18"/>
                                </w:rPr>
                              </w:pPr>
                              <w:r w:rsidRPr="003329B3">
                                <w:rPr>
                                  <w:b/>
                                  <w:spacing w:val="20"/>
                                  <w:sz w:val="18"/>
                                  <w:szCs w:val="18"/>
                                </w:rPr>
                                <w:t>Blue Response Text for Easy Identification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16337111" id="Group 7" o:spid="_x0000_s1040" style="width:388.45pt;height:281pt;mso-position-horizontal-relative:char;mso-position-vertical-relative:line" coordorigin="1142" coordsize="38198,276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41" type="#_x0000_t75" style="position:absolute;left:1142;width:34132;height:27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">
                  <v:imagedata r:id="rId37" o:title=""/>
                </v:shape>
                <v:shapetype id="_x0000_t32" coordsize="21600,21600" o:spt="32" o:oned="t" path="m,l21600,21600e" filled="f">
                  <v:path arrowok="t" fillok="f" o:connecttype="none"/>
                  <o:lock v:ext="edit" shapetype="t"/>
                </v:shapetype>
                <v:shape id="Straight Arrow Connector 27" o:spid="_x0000_s1042" type="#_x0000_t32" style="position:absolute;left:8977;top:5743;width:3537;height:465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" strokecolor="black [3213]" strokeweight=".5pt">
                  <v:stroke endarrow="block" joinstyle="miter"/>
                </v:shape>
                <v:shapetype id="_x0000_t202" coordsize="21600,21600" o:spt="202" path="m,l,21600r21600,l21600,xe">
                  <v:stroke joinstyle="miter"/>
                  <v:path gradientshapeok="t" o:connecttype="rect"/>
                </v:shapetype>
                <v:shape id="Text Box 63" o:spid="_x0000_s1043" type="#_x0000_t202" style="position:absolute;left:11715;top:5125;width:9187;height:1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" fillcolor="white [3201]" strokeweight=".5pt">
                  <v:shadow on="t" color="black" opacity="26214f" origin="-.5,-.5" offset=".74836mm,.74836mm"/>
                  <v:textbox>
                    <w:txbxContent>
                      <w:p w14:paraId="36291754" w14:textId="77777777" w:rsidR="008A4F81" w:rsidRPr="003329B3" w:rsidRDefault="008A4F81" w:rsidP="00197ABC">
                        <w:pPr>
                          <w:pStyle w:val="LetterCallout"/>
                          <w:jc w:val="left"/>
                          <w:rPr>
                            <w:b/>
                            <w:spacing w:val="20"/>
                            <w:sz w:val="18"/>
                            <w:szCs w:val="18"/>
                          </w:rPr>
                        </w:pPr>
                        <w:r w:rsidRPr="003329B3">
                          <w:rPr>
                            <w:b/>
                            <w:spacing w:val="20"/>
                            <w:sz w:val="18"/>
                            <w:szCs w:val="18"/>
                          </w:rPr>
                          <w:t>Navigation Pane</w:t>
                        </w:r>
                      </w:p>
                    </w:txbxContent>
                  </v:textbox>
                </v:shape>
                <v:shape id="Straight Arrow Connector 29" o:spid="_x0000_s1044" type="#_x0000_t32" style="position:absolute;left:21535;top:7265;width:3383;height:53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" strokecolor="black [3213]" strokeweight=".5pt">
                  <v:stroke endarrow="block" joinstyle="miter"/>
                </v:shape>
                <v:shape id="Text Box 67" o:spid="_x0000_s1045" type="#_x0000_t202" style="position:absolute;left:23568;top:5072;width:15772;height:4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" fillcolor="white [3201]" strokeweight=".5pt">
                  <v:shadow on="t" color="black" opacity="26214f" origin="-.5,-.5" offset=".74836mm,.74836mm"/>
                  <v:textbox>
                    <w:txbxContent>
                      <w:p w14:paraId="3C8732A4" w14:textId="352E34AA" w:rsidR="008A4F81" w:rsidRPr="003329B3" w:rsidRDefault="008A4F81" w:rsidP="00197ABC">
                        <w:pPr>
                          <w:pStyle w:val="LetterCallout"/>
                          <w:jc w:val="left"/>
                          <w:rPr>
                            <w:b/>
                            <w:spacing w:val="20"/>
                            <w:sz w:val="18"/>
                            <w:szCs w:val="18"/>
                          </w:rPr>
                        </w:pPr>
                        <w:r w:rsidRPr="003329B3">
                          <w:rPr>
                            <w:b/>
                            <w:spacing w:val="20"/>
                            <w:sz w:val="18"/>
                            <w:szCs w:val="18"/>
                          </w:rPr>
                          <w:t xml:space="preserve">Hyperlinked Cross-References </w:t>
                        </w:r>
                        <w:r w:rsidRPr="003329B3">
                          <w:rPr>
                            <w:b/>
                            <w:spacing w:val="20"/>
                            <w:sz w:val="18"/>
                            <w:szCs w:val="18"/>
                          </w:rPr>
                          <w:br/>
                          <w:t>C</w:t>
                        </w:r>
                        <w:r w:rsidR="00197ABC">
                          <w:rPr>
                            <w:b/>
                            <w:spacing w:val="20"/>
                            <w:sz w:val="18"/>
                            <w:szCs w:val="18"/>
                          </w:rPr>
                          <w:t>trl</w:t>
                        </w:r>
                        <w:r w:rsidRPr="003329B3">
                          <w:rPr>
                            <w:b/>
                            <w:spacing w:val="20"/>
                            <w:sz w:val="18"/>
                            <w:szCs w:val="18"/>
                          </w:rPr>
                          <w:t xml:space="preserve"> + Click to Jump to Referenced Section</w:t>
                        </w:r>
                      </w:p>
                    </w:txbxContent>
                  </v:textbox>
                </v:shape>
                <v:shape id="Straight Arrow Connector 31" o:spid="_x0000_s1046" type="#_x0000_t32" style="position:absolute;left:11309;top:22296;width:1878;height:8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" strokecolor="black [3213]" strokeweight=".5pt">
                  <v:stroke endarrow="block" joinstyle="miter"/>
                </v:shape>
                <v:shape id="Text Box 68" o:spid="_x0000_s1047" type="#_x0000_t202" style="position:absolute;left:1893;top:21845;width:9341;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" fillcolor="white [3201]" strokeweight=".5pt">
                  <v:shadow on="t" color="black" opacity="26214f" origin="-.5,-.5" offset=".74836mm,.74836mm"/>
                  <v:textbox>
                    <w:txbxContent>
                      <w:p w14:paraId="28026BEB" w14:textId="77777777" w:rsidR="008A4F81" w:rsidRPr="003329B3" w:rsidRDefault="008A4F81" w:rsidP="00197ABC">
                        <w:pPr>
                          <w:pStyle w:val="LetterCallout"/>
                          <w:jc w:val="left"/>
                          <w:rPr>
                            <w:b/>
                            <w:spacing w:val="20"/>
                            <w:sz w:val="18"/>
                            <w:szCs w:val="18"/>
                          </w:rPr>
                        </w:pPr>
                        <w:r w:rsidRPr="003329B3">
                          <w:rPr>
                            <w:b/>
                            <w:spacing w:val="20"/>
                            <w:sz w:val="18"/>
                            <w:szCs w:val="18"/>
                          </w:rPr>
                          <w:t>Blue Response Text for Easy Identification</w:t>
                        </w:r>
                      </w:p>
                    </w:txbxContent>
                  </v:textbox>
                </v:shape>
                <w10:anchorlock/>
              </v:group>
            </w:pict>
          </mc:Fallback>
        </mc:AlternateContent>
      </w:r>
    </w:p>
    <w:p w14:paraId="296EAEC4" w14:textId="5CC095C4" w:rsidR="00CE7AB6" w:rsidRPr="00E62DE3" w:rsidRDefault="005B2259" w:rsidP="005B2259">
      <w:pPr>
        <w:pStyle w:val="Caption"/>
        <w:jc w:val="center"/>
      </w:pPr>
      <w:r>
        <w:t xml:space="preserve">Figure </w:t>
      </w:r>
      <w:r w:rsidR="007D1B0B">
        <w:rPr>
          <w:noProof/>
        </w:rPr>
        <w:fldChar w:fldCharType="begin"/>
      </w:r>
      <w:r w:rsidR="007D1B0B">
        <w:rPr>
          <w:noProof/>
        </w:rPr>
        <w:instrText xml:space="preserve"> SEQ Figure \* ARABIC </w:instrText>
      </w:r>
      <w:r w:rsidR="007D1B0B">
        <w:rPr>
          <w:noProof/>
        </w:rPr>
        <w:fldChar w:fldCharType="separate"/>
      </w:r>
      <w:r w:rsidR="0054275D">
        <w:rPr>
          <w:noProof/>
        </w:rPr>
        <w:t>7</w:t>
      </w:r>
      <w:r w:rsidR="007D1B0B">
        <w:rPr>
          <w:noProof/>
        </w:rPr>
        <w:fldChar w:fldCharType="end"/>
      </w:r>
      <w:r>
        <w:t>. Proposal Conventions Illustration</w:t>
      </w:r>
    </w:p>
    <w:p w14:paraId="78AC49E0" w14:textId="633E66A1" w:rsidR="00C90D35" w:rsidRDefault="00C90D35" w:rsidP="004D71F3">
      <w:pPr>
        <w:pStyle w:val="LetterBody"/>
      </w:pPr>
      <w:r>
        <w:t xml:space="preserve">For any additional information or questions, please contact me at </w:t>
      </w:r>
      <w:hyperlink r:id="rId38" w:history="1">
        <w:r w:rsidRPr="00866A21">
          <w:rPr>
            <w:rStyle w:val="Hyperlink"/>
          </w:rPr>
          <w:t>j.shaulis@kunzleigh.com</w:t>
        </w:r>
      </w:hyperlink>
      <w:r>
        <w:t xml:space="preserve"> or (517) 803-3217</w:t>
      </w:r>
      <w:r w:rsidR="006170A8">
        <w:t>.</w:t>
      </w:r>
    </w:p>
    <w:p w14:paraId="049B1EF9" w14:textId="77777777" w:rsidR="00327484" w:rsidRPr="00785F29" w:rsidRDefault="00327484" w:rsidP="004D71F3">
      <w:pPr>
        <w:pStyle w:val="LetterBody"/>
      </w:pPr>
      <w:r>
        <w:t>Sincerely,</w:t>
      </w:r>
    </w:p>
    <w:p w14:paraId="4DFFEF07" w14:textId="77777777" w:rsidR="004D71F3" w:rsidRDefault="004D71F3" w:rsidP="004D71F3">
      <w:pPr>
        <w:pStyle w:val="LetterBodyKWN"/>
      </w:pPr>
      <w:r w:rsidRPr="00E233EE">
        <w:rPr>
          <w:noProof/>
        </w:rPr>
        <w:drawing>
          <wp:inline distT="0" distB="0" distL="0" distR="0" wp14:anchorId="027DCD18" wp14:editId="2F31D322">
            <wp:extent cx="1968573" cy="413588"/>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1968573" cy="413588"/>
                    </a:xfrm>
                    <a:prstGeom prst="rect">
                      <a:avLst/>
                    </a:prstGeom>
                    <a:noFill/>
                    <a:ln w="12700" cmpd="sng">
                      <a:noFill/>
                    </a:ln>
                    <a:effectLst/>
                  </pic:spPr>
                </pic:pic>
              </a:graphicData>
            </a:graphic>
          </wp:inline>
        </w:drawing>
      </w:r>
    </w:p>
    <w:p w14:paraId="42D02B21" w14:textId="5CD487E6" w:rsidR="003329B3" w:rsidRDefault="004D71F3" w:rsidP="00292BE6">
      <w:pPr>
        <w:pStyle w:val="LetterBodyLeftJustified"/>
      </w:pPr>
      <w:r w:rsidRPr="00292BE6">
        <w:rPr>
          <w:b/>
          <w:bCs/>
        </w:rPr>
        <w:t>Justin Shaulis</w:t>
      </w:r>
      <w:r w:rsidRPr="00AE5EEC">
        <w:br/>
        <w:t>KL&amp;A Partner</w:t>
      </w:r>
    </w:p>
    <w:sectPr w:rsidR="003329B3" w:rsidSect="007256EE">
      <w:headerReference w:type="default" r:id="rId40"/>
      <w:footerReference w:type="default" r:id="rId41"/>
      <w:headerReference w:type="first" r:id="rId42"/>
      <w:footerReference w:type="first" r:id="rId43"/>
      <w:pgSz w:w="12240" w:h="15840" w:code="1"/>
      <w:pgMar w:top="1800" w:right="1080" w:bottom="1440" w:left="1080" w:header="108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E95833" w14:textId="77777777" w:rsidR="00EC260E" w:rsidRDefault="00EC260E" w:rsidP="00255EE8">
      <w:r>
        <w:separator/>
      </w:r>
    </w:p>
  </w:endnote>
  <w:endnote w:type="continuationSeparator" w:id="0">
    <w:p w14:paraId="74CB18B3" w14:textId="77777777" w:rsidR="00EC260E" w:rsidRDefault="00EC260E" w:rsidP="00255EE8">
      <w:r>
        <w:continuationSeparator/>
      </w:r>
    </w:p>
  </w:endnote>
  <w:endnote w:type="continuationNotice" w:id="1">
    <w:p w14:paraId="6C2A3DE8" w14:textId="77777777" w:rsidR="00EC260E" w:rsidRDefault="00EC260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auto"/>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5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Grande">
    <w:altName w:val="Times New Roman"/>
    <w:charset w:val="00"/>
    <w:family w:val="auto"/>
    <w:pitch w:val="variable"/>
    <w:sig w:usb0="00000000" w:usb1="5000A1FF" w:usb2="00000000" w:usb3="00000000" w:csb0="000001B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D2FFF" w14:textId="77777777" w:rsidR="008A4F81" w:rsidRPr="006761E7" w:rsidRDefault="008A4F81" w:rsidP="006761E7">
    <w:pPr>
      <w:pStyle w:val="LetterFooter"/>
    </w:pPr>
    <w:r>
      <w:t>Mobile App Development</w:t>
    </w:r>
    <w:r w:rsidRPr="00E253BA">
      <w:t xml:space="preserve">   </w:t>
    </w:r>
    <w:r w:rsidRPr="00E253BA">
      <w:rPr>
        <w:rFonts w:cstheme="majorHAnsi"/>
        <w:color w:val="0070C0"/>
        <w:sz w:val="16"/>
        <w:szCs w:val="16"/>
      </w:rPr>
      <w:t>●</w:t>
    </w:r>
    <w:r w:rsidRPr="00E542A0">
      <w:rPr>
        <w:noProof/>
      </w:rPr>
      <mc:AlternateContent>
        <mc:Choice Requires="wps">
          <w:drawing>
            <wp:anchor distT="0" distB="0" distL="114300" distR="114300" simplePos="0" relativeHeight="251658245" behindDoc="0" locked="0" layoutInCell="1" allowOverlap="1" wp14:anchorId="69E92226" wp14:editId="2FCFF947">
              <wp:simplePos x="0" y="0"/>
              <wp:positionH relativeFrom="page">
                <wp:posOffset>685800</wp:posOffset>
              </wp:positionH>
              <wp:positionV relativeFrom="paragraph">
                <wp:posOffset>0</wp:posOffset>
              </wp:positionV>
              <wp:extent cx="6400800" cy="0"/>
              <wp:effectExtent l="0" t="0" r="19050" b="19050"/>
              <wp:wrapNone/>
              <wp:docPr id="132" name="Straight Connector 132"/>
              <wp:cNvGraphicFramePr/>
              <a:graphic xmlns:a="http://schemas.openxmlformats.org/drawingml/2006/main">
                <a:graphicData uri="http://schemas.microsoft.com/office/word/2010/wordprocessingShape">
                  <wps:wsp>
                    <wps:cNvCnPr/>
                    <wps:spPr>
                      <a:xfrm>
                        <a:off x="0" y="0"/>
                        <a:ext cx="64008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8F3F245" id="Straight Connector 132" o:spid="_x0000_s1026" style="position:absolute;z-index:251718656;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 from="54pt,0" to="55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" strokecolor="black [3213]" strokeweight=".5pt">
              <v:stroke joinstyle="miter"/>
              <w10:wrap anchorx="page"/>
            </v:line>
          </w:pict>
        </mc:Fallback>
      </mc:AlternateContent>
    </w:r>
    <w:r w:rsidRPr="00E253BA">
      <w:t xml:space="preserve">   </w:t>
    </w:r>
    <w:r>
      <w:t xml:space="preserve">Custom Software </w:t>
    </w:r>
    <w:r w:rsidRPr="00E253BA">
      <w:rPr>
        <w:szCs w:val="22"/>
      </w:rPr>
      <w:t>Development</w:t>
    </w:r>
    <w:r w:rsidRPr="00E253BA">
      <w:rPr>
        <w:rFonts w:cstheme="majorHAnsi"/>
        <w:szCs w:val="22"/>
      </w:rPr>
      <w:t xml:space="preserve">   </w:t>
    </w:r>
    <w:r w:rsidRPr="00E253BA">
      <w:rPr>
        <w:rFonts w:cstheme="majorHAnsi"/>
        <w:color w:val="0070C0"/>
        <w:sz w:val="16"/>
        <w:szCs w:val="16"/>
      </w:rPr>
      <w:t>●</w:t>
    </w:r>
    <w:r w:rsidRPr="00E253BA">
      <w:rPr>
        <w:rFonts w:cstheme="majorHAnsi"/>
        <w:szCs w:val="22"/>
      </w:rPr>
      <w:t xml:space="preserve">   </w:t>
    </w:r>
    <w:r w:rsidRPr="00E253BA">
      <w:rPr>
        <w:szCs w:val="22"/>
      </w:rPr>
      <w:t>P</w:t>
    </w:r>
    <w:r w:rsidRPr="00E542A0">
      <w:t>rofessional Services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BB9B82" w14:textId="77777777" w:rsidR="008A4F81" w:rsidRPr="006761E7" w:rsidRDefault="008A4F81" w:rsidP="006761E7">
    <w:pPr>
      <w:pStyle w:val="LetterFooter"/>
    </w:pPr>
    <w:r>
      <w:t>Mobile App Development</w:t>
    </w:r>
    <w:r w:rsidRPr="00E253BA">
      <w:t xml:space="preserve">   </w:t>
    </w:r>
    <w:r w:rsidRPr="00E253BA">
      <w:rPr>
        <w:rFonts w:cstheme="majorHAnsi"/>
        <w:color w:val="0070C0"/>
        <w:sz w:val="16"/>
        <w:szCs w:val="16"/>
      </w:rPr>
      <w:t>●</w:t>
    </w:r>
    <w:r w:rsidRPr="00E542A0">
      <w:rPr>
        <w:noProof/>
      </w:rPr>
      <mc:AlternateContent>
        <mc:Choice Requires="wps">
          <w:drawing>
            <wp:anchor distT="0" distB="0" distL="114300" distR="114300" simplePos="0" relativeHeight="251658246" behindDoc="0" locked="0" layoutInCell="1" allowOverlap="1" wp14:anchorId="3BFB1637" wp14:editId="2A901239">
              <wp:simplePos x="0" y="0"/>
              <wp:positionH relativeFrom="page">
                <wp:posOffset>685800</wp:posOffset>
              </wp:positionH>
              <wp:positionV relativeFrom="paragraph">
                <wp:posOffset>0</wp:posOffset>
              </wp:positionV>
              <wp:extent cx="6400800" cy="0"/>
              <wp:effectExtent l="0" t="0" r="19050" b="19050"/>
              <wp:wrapNone/>
              <wp:docPr id="12" name="Straight Connector 12"/>
              <wp:cNvGraphicFramePr/>
              <a:graphic xmlns:a="http://schemas.openxmlformats.org/drawingml/2006/main">
                <a:graphicData uri="http://schemas.microsoft.com/office/word/2010/wordprocessingShape">
                  <wps:wsp>
                    <wps:cNvCnPr/>
                    <wps:spPr>
                      <a:xfrm>
                        <a:off x="0" y="0"/>
                        <a:ext cx="64008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7312050" id="Straight Connector 12" o:spid="_x0000_s1026" style="position:absolute;z-index:251720704;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 from="54pt,0" to="55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" strokecolor="black [3213]" strokeweight=".5pt">
              <v:stroke joinstyle="miter"/>
              <w10:wrap anchorx="page"/>
            </v:line>
          </w:pict>
        </mc:Fallback>
      </mc:AlternateContent>
    </w:r>
    <w:r w:rsidRPr="00E253BA">
      <w:t xml:space="preserve">   </w:t>
    </w:r>
    <w:r>
      <w:t xml:space="preserve">Custom Software </w:t>
    </w:r>
    <w:r w:rsidRPr="00E253BA">
      <w:rPr>
        <w:szCs w:val="22"/>
      </w:rPr>
      <w:t>Development</w:t>
    </w:r>
    <w:r w:rsidRPr="00E253BA">
      <w:rPr>
        <w:rFonts w:cstheme="majorHAnsi"/>
        <w:szCs w:val="22"/>
      </w:rPr>
      <w:t xml:space="preserve">   </w:t>
    </w:r>
    <w:r w:rsidRPr="00E253BA">
      <w:rPr>
        <w:rFonts w:cstheme="majorHAnsi"/>
        <w:color w:val="0070C0"/>
        <w:sz w:val="16"/>
        <w:szCs w:val="16"/>
      </w:rPr>
      <w:t>●</w:t>
    </w:r>
    <w:r w:rsidRPr="00E253BA">
      <w:rPr>
        <w:rFonts w:cstheme="majorHAnsi"/>
        <w:szCs w:val="22"/>
      </w:rPr>
      <w:t xml:space="preserve">   </w:t>
    </w:r>
    <w:r w:rsidRPr="00E253BA">
      <w:rPr>
        <w:szCs w:val="22"/>
      </w:rPr>
      <w:t>P</w:t>
    </w:r>
    <w:r w:rsidRPr="00E542A0">
      <w:t>rofessional Services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63038D" w14:textId="77777777" w:rsidR="00EC260E" w:rsidRDefault="00EC260E" w:rsidP="00555AA0">
      <w:pPr>
        <w:spacing w:after="0"/>
      </w:pPr>
      <w:r>
        <w:separator/>
      </w:r>
    </w:p>
  </w:footnote>
  <w:footnote w:type="continuationSeparator" w:id="0">
    <w:p w14:paraId="659C122F" w14:textId="77777777" w:rsidR="00EC260E" w:rsidRDefault="00EC260E" w:rsidP="00255EE8">
      <w:r>
        <w:continuationSeparator/>
      </w:r>
    </w:p>
  </w:footnote>
  <w:footnote w:type="continuationNotice" w:id="1">
    <w:p w14:paraId="54329763" w14:textId="77777777" w:rsidR="00EC260E" w:rsidRDefault="00EC260E">
      <w:pPr>
        <w:spacing w:after="0" w:line="240" w:lineRule="auto"/>
      </w:pPr>
    </w:p>
  </w:footnote>
  <w:footnote w:id="2">
    <w:p w14:paraId="75054D31" w14:textId="6BF413F0" w:rsidR="00F835BD" w:rsidRDefault="00F835BD">
      <w:pPr>
        <w:pStyle w:val="FootnoteText"/>
      </w:pPr>
      <w:r>
        <w:rPr>
          <w:rStyle w:val="FootnoteReference"/>
        </w:rPr>
        <w:footnoteRef/>
      </w:r>
      <w:r>
        <w:t xml:space="preserve"> </w:t>
      </w:r>
      <w:hyperlink r:id="rId1" w:history="1">
        <w:r w:rsidR="005B2259" w:rsidRPr="005B2259">
          <w:rPr>
            <w:rStyle w:val="Hyperlink"/>
          </w:rPr>
          <w:t>MDHHS DHSP About Us/How to Contact Our Staff Webpage</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220"/>
      <w:gridCol w:w="450"/>
      <w:gridCol w:w="1440"/>
      <w:gridCol w:w="540"/>
      <w:gridCol w:w="2340"/>
    </w:tblGrid>
    <w:tr w:rsidR="008A4F81" w14:paraId="2D05FA1D" w14:textId="77777777" w:rsidTr="008A4F81">
      <w:trPr>
        <w:trHeight w:val="648"/>
      </w:trPr>
      <w:tc>
        <w:tcPr>
          <w:tcW w:w="5220" w:type="dxa"/>
          <w:vMerge w:val="restart"/>
        </w:tcPr>
        <w:p w14:paraId="7E87F6E8" w14:textId="77777777" w:rsidR="008A4F81" w:rsidRDefault="008A4F81" w:rsidP="00423A45">
          <w:pPr>
            <w:pStyle w:val="LetterBody"/>
            <w:tabs>
              <w:tab w:val="left" w:pos="3045"/>
            </w:tabs>
            <w:spacing w:after="0"/>
            <w:rPr>
              <w:noProof/>
              <w:szCs w:val="22"/>
            </w:rPr>
          </w:pPr>
          <w:r>
            <w:rPr>
              <w:noProof/>
              <w:szCs w:val="22"/>
            </w:rPr>
            <w:drawing>
              <wp:anchor distT="0" distB="0" distL="114300" distR="114300" simplePos="0" relativeHeight="251658250" behindDoc="1" locked="0" layoutInCell="1" allowOverlap="1" wp14:anchorId="359E0DD4" wp14:editId="0B855F5A">
                <wp:simplePos x="0" y="0"/>
                <wp:positionH relativeFrom="column">
                  <wp:posOffset>-68580</wp:posOffset>
                </wp:positionH>
                <wp:positionV relativeFrom="paragraph">
                  <wp:posOffset>6350</wp:posOffset>
                </wp:positionV>
                <wp:extent cx="1911350" cy="821501"/>
                <wp:effectExtent l="0" t="0" r="0" b="0"/>
                <wp:wrapTight wrapText="bothSides">
                  <wp:wrapPolygon edited="0">
                    <wp:start x="0" y="0"/>
                    <wp:lineTo x="0" y="20548"/>
                    <wp:lineTo x="3445" y="21049"/>
                    <wp:lineTo x="4521" y="21049"/>
                    <wp:lineTo x="21313" y="20548"/>
                    <wp:lineTo x="21313" y="15035"/>
                    <wp:lineTo x="18299" y="0"/>
                    <wp:lineTo x="0" y="0"/>
                  </wp:wrapPolygon>
                </wp:wrapTight>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KL&amp;A LOGO VARIANT_Blue Logo with Text Justified.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11350" cy="821501"/>
                        </a:xfrm>
                        <a:prstGeom prst="rect">
                          <a:avLst/>
                        </a:prstGeom>
                      </pic:spPr>
                    </pic:pic>
                  </a:graphicData>
                </a:graphic>
              </wp:anchor>
            </w:drawing>
          </w:r>
        </w:p>
      </w:tc>
      <w:tc>
        <w:tcPr>
          <w:tcW w:w="450" w:type="dxa"/>
        </w:tcPr>
        <w:p w14:paraId="41182E3F" w14:textId="77777777" w:rsidR="008A4F81" w:rsidRDefault="008A4F81" w:rsidP="00423A45">
          <w:pPr>
            <w:pStyle w:val="LetterBody"/>
            <w:tabs>
              <w:tab w:val="left" w:pos="3045"/>
            </w:tabs>
            <w:spacing w:after="0"/>
            <w:rPr>
              <w:noProof/>
              <w:szCs w:val="22"/>
            </w:rPr>
          </w:pPr>
        </w:p>
      </w:tc>
      <w:tc>
        <w:tcPr>
          <w:tcW w:w="1440" w:type="dxa"/>
          <w:tcBorders>
            <w:right w:val="single" w:sz="4" w:space="0" w:color="auto"/>
          </w:tcBorders>
          <w:vAlign w:val="center"/>
        </w:tcPr>
        <w:p w14:paraId="57B30C6A" w14:textId="77777777" w:rsidR="008A4F81" w:rsidRPr="00DE0071" w:rsidRDefault="008A4F81" w:rsidP="00423A45">
          <w:pPr>
            <w:pStyle w:val="LetterBody"/>
            <w:tabs>
              <w:tab w:val="left" w:pos="3045"/>
            </w:tabs>
            <w:spacing w:after="0"/>
            <w:ind w:right="173"/>
            <w:jc w:val="right"/>
            <w:rPr>
              <w:szCs w:val="22"/>
            </w:rPr>
          </w:pPr>
          <w:r>
            <w:rPr>
              <w:szCs w:val="22"/>
            </w:rPr>
            <w:t>248.55</w:t>
          </w:r>
          <w:r w:rsidRPr="00DE0071">
            <w:rPr>
              <w:szCs w:val="22"/>
            </w:rPr>
            <w:t>9.7910</w:t>
          </w:r>
        </w:p>
      </w:tc>
      <w:tc>
        <w:tcPr>
          <w:tcW w:w="540" w:type="dxa"/>
          <w:vAlign w:val="center"/>
        </w:tcPr>
        <w:p w14:paraId="0AF01D12" w14:textId="77777777" w:rsidR="008A4F81" w:rsidRDefault="008A4F81" w:rsidP="00423A45">
          <w:pPr>
            <w:pStyle w:val="LetterBody"/>
            <w:tabs>
              <w:tab w:val="left" w:pos="3045"/>
            </w:tabs>
            <w:spacing w:after="0" w:line="230" w:lineRule="exact"/>
            <w:rPr>
              <w:noProof/>
              <w:szCs w:val="22"/>
            </w:rPr>
          </w:pPr>
          <w:r>
            <w:rPr>
              <w:noProof/>
              <w:szCs w:val="22"/>
            </w:rPr>
            <w:drawing>
              <wp:anchor distT="0" distB="0" distL="114300" distR="114300" simplePos="0" relativeHeight="251658251" behindDoc="0" locked="0" layoutInCell="1" allowOverlap="1" wp14:anchorId="16A7B14D" wp14:editId="3A4993E4">
                <wp:simplePos x="0" y="0"/>
                <wp:positionH relativeFrom="column">
                  <wp:posOffset>107950</wp:posOffset>
                </wp:positionH>
                <wp:positionV relativeFrom="paragraph">
                  <wp:posOffset>28575</wp:posOffset>
                </wp:positionV>
                <wp:extent cx="154940" cy="219075"/>
                <wp:effectExtent l="0" t="0" r="0" b="9525"/>
                <wp:wrapNone/>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Location.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54940" cy="219075"/>
                        </a:xfrm>
                        <a:prstGeom prst="rect">
                          <a:avLst/>
                        </a:prstGeom>
                      </pic:spPr>
                    </pic:pic>
                  </a:graphicData>
                </a:graphic>
                <wp14:sizeRelH relativeFrom="margin">
                  <wp14:pctWidth>0</wp14:pctWidth>
                </wp14:sizeRelH>
                <wp14:sizeRelV relativeFrom="margin">
                  <wp14:pctHeight>0</wp14:pctHeight>
                </wp14:sizeRelV>
              </wp:anchor>
            </w:drawing>
          </w:r>
        </w:p>
      </w:tc>
      <w:tc>
        <w:tcPr>
          <w:tcW w:w="2340" w:type="dxa"/>
          <w:tcBorders>
            <w:left w:val="nil"/>
          </w:tcBorders>
          <w:vAlign w:val="center"/>
        </w:tcPr>
        <w:p w14:paraId="3897F7DB" w14:textId="77777777" w:rsidR="008A4F81" w:rsidRPr="00DE0071" w:rsidRDefault="008A4F81" w:rsidP="00423A45">
          <w:pPr>
            <w:pStyle w:val="LetterBody"/>
            <w:tabs>
              <w:tab w:val="left" w:pos="3045"/>
            </w:tabs>
            <w:spacing w:after="0" w:line="230" w:lineRule="exact"/>
            <w:rPr>
              <w:szCs w:val="22"/>
            </w:rPr>
          </w:pPr>
          <w:r w:rsidRPr="00DE0071">
            <w:rPr>
              <w:szCs w:val="22"/>
            </w:rPr>
            <w:t>2164 University Park Drive</w:t>
          </w:r>
        </w:p>
        <w:p w14:paraId="390C6EDE" w14:textId="77777777" w:rsidR="008A4F81" w:rsidRPr="00DE0071" w:rsidRDefault="008A4F81" w:rsidP="00423A45">
          <w:pPr>
            <w:pStyle w:val="LetterBody"/>
            <w:tabs>
              <w:tab w:val="left" w:pos="3045"/>
            </w:tabs>
            <w:spacing w:after="0" w:line="230" w:lineRule="exact"/>
            <w:rPr>
              <w:szCs w:val="22"/>
            </w:rPr>
          </w:pPr>
          <w:r w:rsidRPr="00DE0071">
            <w:rPr>
              <w:szCs w:val="22"/>
            </w:rPr>
            <w:t>Okemos, MI 48864</w:t>
          </w:r>
        </w:p>
      </w:tc>
    </w:tr>
    <w:tr w:rsidR="008A4F81" w14:paraId="79B4A9B9" w14:textId="77777777" w:rsidTr="008A4F81">
      <w:trPr>
        <w:trHeight w:val="648"/>
      </w:trPr>
      <w:tc>
        <w:tcPr>
          <w:tcW w:w="5220" w:type="dxa"/>
          <w:vMerge/>
        </w:tcPr>
        <w:p w14:paraId="5958FE9A" w14:textId="77777777" w:rsidR="008A4F81" w:rsidRDefault="008A4F81" w:rsidP="00423A45">
          <w:pPr>
            <w:pStyle w:val="LetterBody"/>
            <w:tabs>
              <w:tab w:val="left" w:pos="3045"/>
            </w:tabs>
            <w:spacing w:after="0"/>
            <w:rPr>
              <w:noProof/>
              <w:szCs w:val="22"/>
            </w:rPr>
          </w:pPr>
        </w:p>
      </w:tc>
      <w:tc>
        <w:tcPr>
          <w:tcW w:w="450" w:type="dxa"/>
        </w:tcPr>
        <w:p w14:paraId="462C5281" w14:textId="77777777" w:rsidR="008A4F81" w:rsidRDefault="008A4F81" w:rsidP="00423A45">
          <w:pPr>
            <w:pStyle w:val="LetterBody"/>
            <w:tabs>
              <w:tab w:val="left" w:pos="3045"/>
            </w:tabs>
            <w:spacing w:after="0"/>
            <w:rPr>
              <w:noProof/>
              <w:szCs w:val="22"/>
            </w:rPr>
          </w:pPr>
          <w:r>
            <w:rPr>
              <w:noProof/>
              <w:szCs w:val="22"/>
            </w:rPr>
            <w:drawing>
              <wp:anchor distT="0" distB="0" distL="114300" distR="114300" simplePos="0" relativeHeight="251658248" behindDoc="0" locked="0" layoutInCell="1" allowOverlap="1" wp14:anchorId="33BB5F28" wp14:editId="363E4664">
                <wp:simplePos x="0" y="0"/>
                <wp:positionH relativeFrom="column">
                  <wp:posOffset>37465</wp:posOffset>
                </wp:positionH>
                <wp:positionV relativeFrom="paragraph">
                  <wp:posOffset>93345</wp:posOffset>
                </wp:positionV>
                <wp:extent cx="219075" cy="219075"/>
                <wp:effectExtent l="0" t="0" r="9525" b="9525"/>
                <wp:wrapNone/>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www.png"/>
                        <pic:cNvPicPr/>
                      </pic:nvPicPr>
                      <pic:blipFill>
                        <a:blip r:embed="rId3" cstate="print">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margin">
                  <wp14:pctWidth>0</wp14:pctWidth>
                </wp14:sizeRelH>
                <wp14:sizeRelV relativeFrom="margin">
                  <wp14:pctHeight>0</wp14:pctHeight>
                </wp14:sizeRelV>
              </wp:anchor>
            </w:drawing>
          </w:r>
          <w:r>
            <w:rPr>
              <w:noProof/>
              <w:szCs w:val="22"/>
            </w:rPr>
            <w:drawing>
              <wp:anchor distT="0" distB="0" distL="114300" distR="114300" simplePos="0" relativeHeight="251658247" behindDoc="0" locked="0" layoutInCell="1" allowOverlap="1" wp14:anchorId="0E1F4166" wp14:editId="601C9C14">
                <wp:simplePos x="0" y="0"/>
                <wp:positionH relativeFrom="column">
                  <wp:posOffset>31115</wp:posOffset>
                </wp:positionH>
                <wp:positionV relativeFrom="paragraph">
                  <wp:posOffset>-311150</wp:posOffset>
                </wp:positionV>
                <wp:extent cx="200660" cy="215900"/>
                <wp:effectExtent l="0" t="0" r="8890" b="0"/>
                <wp:wrapNone/>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hone.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00660" cy="215900"/>
                        </a:xfrm>
                        <a:prstGeom prst="rect">
                          <a:avLst/>
                        </a:prstGeom>
                      </pic:spPr>
                    </pic:pic>
                  </a:graphicData>
                </a:graphic>
                <wp14:sizeRelH relativeFrom="margin">
                  <wp14:pctWidth>0</wp14:pctWidth>
                </wp14:sizeRelH>
                <wp14:sizeRelV relativeFrom="margin">
                  <wp14:pctHeight>0</wp14:pctHeight>
                </wp14:sizeRelV>
              </wp:anchor>
            </w:drawing>
          </w:r>
        </w:p>
      </w:tc>
      <w:tc>
        <w:tcPr>
          <w:tcW w:w="1440" w:type="dxa"/>
          <w:tcBorders>
            <w:right w:val="single" w:sz="4" w:space="0" w:color="auto"/>
          </w:tcBorders>
          <w:vAlign w:val="center"/>
        </w:tcPr>
        <w:p w14:paraId="2D6602AB" w14:textId="77777777" w:rsidR="008A4F81" w:rsidRPr="00F45FC2" w:rsidRDefault="008A4F81" w:rsidP="00423A45">
          <w:pPr>
            <w:pStyle w:val="LetterBody"/>
            <w:tabs>
              <w:tab w:val="left" w:pos="3045"/>
            </w:tabs>
            <w:spacing w:after="0"/>
            <w:ind w:right="173"/>
            <w:jc w:val="right"/>
            <w:rPr>
              <w:spacing w:val="-4"/>
              <w:szCs w:val="22"/>
            </w:rPr>
          </w:pPr>
          <w:r w:rsidRPr="00F45FC2">
            <w:rPr>
              <w:spacing w:val="-4"/>
              <w:szCs w:val="22"/>
            </w:rPr>
            <w:t>kunzleigh.com</w:t>
          </w:r>
        </w:p>
      </w:tc>
      <w:tc>
        <w:tcPr>
          <w:tcW w:w="540" w:type="dxa"/>
        </w:tcPr>
        <w:p w14:paraId="3D8131DD" w14:textId="77777777" w:rsidR="008A4F81" w:rsidRDefault="008A4F81" w:rsidP="00423A45">
          <w:pPr>
            <w:pStyle w:val="LetterBody"/>
            <w:tabs>
              <w:tab w:val="left" w:pos="3045"/>
            </w:tabs>
            <w:spacing w:after="0" w:line="230" w:lineRule="exact"/>
            <w:rPr>
              <w:noProof/>
              <w:szCs w:val="22"/>
            </w:rPr>
          </w:pPr>
          <w:r>
            <w:rPr>
              <w:noProof/>
              <w:szCs w:val="22"/>
            </w:rPr>
            <w:drawing>
              <wp:anchor distT="0" distB="0" distL="114300" distR="114300" simplePos="0" relativeHeight="251658249" behindDoc="0" locked="0" layoutInCell="1" allowOverlap="1" wp14:anchorId="449C83AE" wp14:editId="437490F0">
                <wp:simplePos x="0" y="0"/>
                <wp:positionH relativeFrom="column">
                  <wp:posOffset>109220</wp:posOffset>
                </wp:positionH>
                <wp:positionV relativeFrom="paragraph">
                  <wp:posOffset>93345</wp:posOffset>
                </wp:positionV>
                <wp:extent cx="155448" cy="219456"/>
                <wp:effectExtent l="0" t="0" r="0" b="0"/>
                <wp:wrapNone/>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Location.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55448" cy="219456"/>
                        </a:xfrm>
                        <a:prstGeom prst="rect">
                          <a:avLst/>
                        </a:prstGeom>
                      </pic:spPr>
                    </pic:pic>
                  </a:graphicData>
                </a:graphic>
                <wp14:sizeRelH relativeFrom="margin">
                  <wp14:pctWidth>0</wp14:pctWidth>
                </wp14:sizeRelH>
                <wp14:sizeRelV relativeFrom="margin">
                  <wp14:pctHeight>0</wp14:pctHeight>
                </wp14:sizeRelV>
              </wp:anchor>
            </w:drawing>
          </w:r>
        </w:p>
      </w:tc>
      <w:tc>
        <w:tcPr>
          <w:tcW w:w="2340" w:type="dxa"/>
          <w:tcBorders>
            <w:left w:val="nil"/>
          </w:tcBorders>
          <w:vAlign w:val="center"/>
        </w:tcPr>
        <w:p w14:paraId="2062B9AA" w14:textId="77777777" w:rsidR="008A4F81" w:rsidRPr="00DE0071" w:rsidRDefault="008A4F81" w:rsidP="00423A45">
          <w:pPr>
            <w:pStyle w:val="LetterBody"/>
            <w:tabs>
              <w:tab w:val="left" w:pos="3045"/>
            </w:tabs>
            <w:spacing w:after="0" w:line="230" w:lineRule="exact"/>
            <w:rPr>
              <w:szCs w:val="22"/>
            </w:rPr>
          </w:pPr>
          <w:r w:rsidRPr="00DE0071">
            <w:rPr>
              <w:szCs w:val="22"/>
            </w:rPr>
            <w:t>28081 Southfield Road</w:t>
          </w:r>
        </w:p>
        <w:p w14:paraId="06796216" w14:textId="77777777" w:rsidR="008A4F81" w:rsidRPr="00DE0071" w:rsidRDefault="008A4F81" w:rsidP="00423A45">
          <w:pPr>
            <w:pStyle w:val="LetterBody"/>
            <w:tabs>
              <w:tab w:val="left" w:pos="3045"/>
            </w:tabs>
            <w:spacing w:after="0" w:line="230" w:lineRule="exact"/>
            <w:rPr>
              <w:szCs w:val="22"/>
            </w:rPr>
          </w:pPr>
          <w:r w:rsidRPr="00DE0071">
            <w:rPr>
              <w:szCs w:val="22"/>
            </w:rPr>
            <w:t>Lathrup Village, MI 48076</w:t>
          </w:r>
        </w:p>
      </w:tc>
    </w:tr>
  </w:tbl>
  <w:p w14:paraId="22E02634" w14:textId="77777777" w:rsidR="008A4F81" w:rsidRDefault="008A4F8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220"/>
      <w:gridCol w:w="450"/>
      <w:gridCol w:w="1440"/>
      <w:gridCol w:w="540"/>
      <w:gridCol w:w="2340"/>
    </w:tblGrid>
    <w:tr w:rsidR="008A4F81" w14:paraId="4DE87B47" w14:textId="77777777" w:rsidTr="006761E7">
      <w:trPr>
        <w:trHeight w:val="648"/>
      </w:trPr>
      <w:tc>
        <w:tcPr>
          <w:tcW w:w="5220" w:type="dxa"/>
          <w:vMerge w:val="restart"/>
        </w:tcPr>
        <w:p w14:paraId="6DCCA378" w14:textId="77777777" w:rsidR="008A4F81" w:rsidRDefault="008A4F81" w:rsidP="006761E7">
          <w:pPr>
            <w:pStyle w:val="LetterBody"/>
            <w:tabs>
              <w:tab w:val="left" w:pos="3045"/>
            </w:tabs>
            <w:spacing w:after="0"/>
            <w:rPr>
              <w:noProof/>
              <w:szCs w:val="22"/>
            </w:rPr>
          </w:pPr>
          <w:r>
            <w:rPr>
              <w:noProof/>
              <w:szCs w:val="22"/>
            </w:rPr>
            <w:drawing>
              <wp:anchor distT="0" distB="0" distL="114300" distR="114300" simplePos="0" relativeHeight="251658243" behindDoc="1" locked="0" layoutInCell="1" allowOverlap="1" wp14:anchorId="589ADABB" wp14:editId="47C60BC7">
                <wp:simplePos x="0" y="0"/>
                <wp:positionH relativeFrom="column">
                  <wp:posOffset>-68580</wp:posOffset>
                </wp:positionH>
                <wp:positionV relativeFrom="paragraph">
                  <wp:posOffset>6350</wp:posOffset>
                </wp:positionV>
                <wp:extent cx="1911350" cy="821501"/>
                <wp:effectExtent l="0" t="0" r="0" b="0"/>
                <wp:wrapTight wrapText="bothSides">
                  <wp:wrapPolygon edited="0">
                    <wp:start x="0" y="0"/>
                    <wp:lineTo x="0" y="20548"/>
                    <wp:lineTo x="3445" y="21049"/>
                    <wp:lineTo x="4521" y="21049"/>
                    <wp:lineTo x="21313" y="20548"/>
                    <wp:lineTo x="21313" y="15035"/>
                    <wp:lineTo x="18299" y="0"/>
                    <wp:lineTo x="0" y="0"/>
                  </wp:wrapPolygon>
                </wp:wrapTight>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KL&amp;A LOGO VARIANT_Blue Logo with Text Justified.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11350" cy="821501"/>
                        </a:xfrm>
                        <a:prstGeom prst="rect">
                          <a:avLst/>
                        </a:prstGeom>
                      </pic:spPr>
                    </pic:pic>
                  </a:graphicData>
                </a:graphic>
              </wp:anchor>
            </w:drawing>
          </w:r>
        </w:p>
      </w:tc>
      <w:tc>
        <w:tcPr>
          <w:tcW w:w="450" w:type="dxa"/>
        </w:tcPr>
        <w:p w14:paraId="5EA8132D" w14:textId="77777777" w:rsidR="008A4F81" w:rsidRDefault="008A4F81" w:rsidP="006761E7">
          <w:pPr>
            <w:pStyle w:val="LetterBody"/>
            <w:tabs>
              <w:tab w:val="left" w:pos="3045"/>
            </w:tabs>
            <w:spacing w:after="0"/>
            <w:rPr>
              <w:noProof/>
              <w:szCs w:val="22"/>
            </w:rPr>
          </w:pPr>
        </w:p>
      </w:tc>
      <w:tc>
        <w:tcPr>
          <w:tcW w:w="1440" w:type="dxa"/>
          <w:tcBorders>
            <w:right w:val="single" w:sz="4" w:space="0" w:color="auto"/>
          </w:tcBorders>
          <w:vAlign w:val="center"/>
        </w:tcPr>
        <w:p w14:paraId="70F49B5B" w14:textId="77777777" w:rsidR="008A4F81" w:rsidRPr="00DE0071" w:rsidRDefault="008A4F81" w:rsidP="006761E7">
          <w:pPr>
            <w:pStyle w:val="LetterBody"/>
            <w:tabs>
              <w:tab w:val="left" w:pos="3045"/>
            </w:tabs>
            <w:spacing w:after="0"/>
            <w:ind w:right="173"/>
            <w:jc w:val="right"/>
            <w:rPr>
              <w:szCs w:val="22"/>
            </w:rPr>
          </w:pPr>
          <w:r w:rsidRPr="00DE0071">
            <w:rPr>
              <w:szCs w:val="22"/>
            </w:rPr>
            <w:t>248.599.7910</w:t>
          </w:r>
        </w:p>
      </w:tc>
      <w:tc>
        <w:tcPr>
          <w:tcW w:w="540" w:type="dxa"/>
          <w:vAlign w:val="center"/>
        </w:tcPr>
        <w:p w14:paraId="72F8F57B" w14:textId="77777777" w:rsidR="008A4F81" w:rsidRDefault="008A4F81" w:rsidP="006761E7">
          <w:pPr>
            <w:pStyle w:val="LetterBody"/>
            <w:tabs>
              <w:tab w:val="left" w:pos="3045"/>
            </w:tabs>
            <w:spacing w:after="0" w:line="230" w:lineRule="exact"/>
            <w:rPr>
              <w:noProof/>
              <w:szCs w:val="22"/>
            </w:rPr>
          </w:pPr>
          <w:r>
            <w:rPr>
              <w:noProof/>
              <w:szCs w:val="22"/>
            </w:rPr>
            <w:drawing>
              <wp:anchor distT="0" distB="0" distL="114300" distR="114300" simplePos="0" relativeHeight="251658244" behindDoc="0" locked="0" layoutInCell="1" allowOverlap="1" wp14:anchorId="13BEB4F3" wp14:editId="16309816">
                <wp:simplePos x="0" y="0"/>
                <wp:positionH relativeFrom="column">
                  <wp:posOffset>107950</wp:posOffset>
                </wp:positionH>
                <wp:positionV relativeFrom="paragraph">
                  <wp:posOffset>28575</wp:posOffset>
                </wp:positionV>
                <wp:extent cx="154940" cy="219075"/>
                <wp:effectExtent l="0" t="0" r="0" b="9525"/>
                <wp:wrapNone/>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Location.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54940" cy="219075"/>
                        </a:xfrm>
                        <a:prstGeom prst="rect">
                          <a:avLst/>
                        </a:prstGeom>
                      </pic:spPr>
                    </pic:pic>
                  </a:graphicData>
                </a:graphic>
                <wp14:sizeRelH relativeFrom="margin">
                  <wp14:pctWidth>0</wp14:pctWidth>
                </wp14:sizeRelH>
                <wp14:sizeRelV relativeFrom="margin">
                  <wp14:pctHeight>0</wp14:pctHeight>
                </wp14:sizeRelV>
              </wp:anchor>
            </w:drawing>
          </w:r>
        </w:p>
      </w:tc>
      <w:tc>
        <w:tcPr>
          <w:tcW w:w="2340" w:type="dxa"/>
          <w:tcBorders>
            <w:left w:val="nil"/>
          </w:tcBorders>
          <w:vAlign w:val="center"/>
        </w:tcPr>
        <w:p w14:paraId="53EE609A" w14:textId="77777777" w:rsidR="008A4F81" w:rsidRPr="00DE0071" w:rsidRDefault="008A4F81" w:rsidP="006761E7">
          <w:pPr>
            <w:pStyle w:val="LetterBody"/>
            <w:tabs>
              <w:tab w:val="left" w:pos="3045"/>
            </w:tabs>
            <w:spacing w:after="0" w:line="230" w:lineRule="exact"/>
            <w:rPr>
              <w:szCs w:val="22"/>
            </w:rPr>
          </w:pPr>
          <w:r w:rsidRPr="00DE0071">
            <w:rPr>
              <w:szCs w:val="22"/>
            </w:rPr>
            <w:t>2164 University Park Drive</w:t>
          </w:r>
        </w:p>
        <w:p w14:paraId="7AFCC397" w14:textId="77777777" w:rsidR="008A4F81" w:rsidRPr="00DE0071" w:rsidRDefault="008A4F81" w:rsidP="006761E7">
          <w:pPr>
            <w:pStyle w:val="LetterBody"/>
            <w:tabs>
              <w:tab w:val="left" w:pos="3045"/>
            </w:tabs>
            <w:spacing w:after="0" w:line="230" w:lineRule="exact"/>
            <w:rPr>
              <w:szCs w:val="22"/>
            </w:rPr>
          </w:pPr>
          <w:r w:rsidRPr="00DE0071">
            <w:rPr>
              <w:szCs w:val="22"/>
            </w:rPr>
            <w:t>Okemos, MI 48864</w:t>
          </w:r>
        </w:p>
      </w:tc>
    </w:tr>
    <w:tr w:rsidR="008A4F81" w14:paraId="089BE261" w14:textId="77777777" w:rsidTr="006761E7">
      <w:trPr>
        <w:trHeight w:val="648"/>
      </w:trPr>
      <w:tc>
        <w:tcPr>
          <w:tcW w:w="5220" w:type="dxa"/>
          <w:vMerge/>
        </w:tcPr>
        <w:p w14:paraId="6ACE43B5" w14:textId="77777777" w:rsidR="008A4F81" w:rsidRDefault="008A4F81" w:rsidP="006761E7">
          <w:pPr>
            <w:pStyle w:val="LetterBody"/>
            <w:tabs>
              <w:tab w:val="left" w:pos="3045"/>
            </w:tabs>
            <w:spacing w:after="0"/>
            <w:rPr>
              <w:noProof/>
              <w:szCs w:val="22"/>
            </w:rPr>
          </w:pPr>
        </w:p>
      </w:tc>
      <w:tc>
        <w:tcPr>
          <w:tcW w:w="450" w:type="dxa"/>
        </w:tcPr>
        <w:p w14:paraId="06086CB2" w14:textId="77777777" w:rsidR="008A4F81" w:rsidRDefault="008A4F81" w:rsidP="006761E7">
          <w:pPr>
            <w:pStyle w:val="LetterBody"/>
            <w:tabs>
              <w:tab w:val="left" w:pos="3045"/>
            </w:tabs>
            <w:spacing w:after="0"/>
            <w:rPr>
              <w:noProof/>
              <w:szCs w:val="22"/>
            </w:rPr>
          </w:pPr>
          <w:r>
            <w:rPr>
              <w:noProof/>
              <w:szCs w:val="22"/>
            </w:rPr>
            <w:drawing>
              <wp:anchor distT="0" distB="0" distL="114300" distR="114300" simplePos="0" relativeHeight="251658241" behindDoc="0" locked="0" layoutInCell="1" allowOverlap="1" wp14:anchorId="6147343F" wp14:editId="03AC2DD5">
                <wp:simplePos x="0" y="0"/>
                <wp:positionH relativeFrom="column">
                  <wp:posOffset>37465</wp:posOffset>
                </wp:positionH>
                <wp:positionV relativeFrom="paragraph">
                  <wp:posOffset>93345</wp:posOffset>
                </wp:positionV>
                <wp:extent cx="219075" cy="219075"/>
                <wp:effectExtent l="0" t="0" r="9525" b="9525"/>
                <wp:wrapNone/>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www.png"/>
                        <pic:cNvPicPr/>
                      </pic:nvPicPr>
                      <pic:blipFill>
                        <a:blip r:embed="rId3" cstate="print">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margin">
                  <wp14:pctWidth>0</wp14:pctWidth>
                </wp14:sizeRelH>
                <wp14:sizeRelV relativeFrom="margin">
                  <wp14:pctHeight>0</wp14:pctHeight>
                </wp14:sizeRelV>
              </wp:anchor>
            </w:drawing>
          </w:r>
          <w:r>
            <w:rPr>
              <w:noProof/>
              <w:szCs w:val="22"/>
            </w:rPr>
            <w:drawing>
              <wp:anchor distT="0" distB="0" distL="114300" distR="114300" simplePos="0" relativeHeight="251658240" behindDoc="0" locked="0" layoutInCell="1" allowOverlap="1" wp14:anchorId="7F66E8CA" wp14:editId="29FD983A">
                <wp:simplePos x="0" y="0"/>
                <wp:positionH relativeFrom="column">
                  <wp:posOffset>31115</wp:posOffset>
                </wp:positionH>
                <wp:positionV relativeFrom="paragraph">
                  <wp:posOffset>-311150</wp:posOffset>
                </wp:positionV>
                <wp:extent cx="200660" cy="215900"/>
                <wp:effectExtent l="0" t="0" r="8890" b="0"/>
                <wp:wrapNone/>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hone.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00660" cy="215900"/>
                        </a:xfrm>
                        <a:prstGeom prst="rect">
                          <a:avLst/>
                        </a:prstGeom>
                      </pic:spPr>
                    </pic:pic>
                  </a:graphicData>
                </a:graphic>
                <wp14:sizeRelH relativeFrom="margin">
                  <wp14:pctWidth>0</wp14:pctWidth>
                </wp14:sizeRelH>
                <wp14:sizeRelV relativeFrom="margin">
                  <wp14:pctHeight>0</wp14:pctHeight>
                </wp14:sizeRelV>
              </wp:anchor>
            </w:drawing>
          </w:r>
        </w:p>
      </w:tc>
      <w:tc>
        <w:tcPr>
          <w:tcW w:w="1440" w:type="dxa"/>
          <w:tcBorders>
            <w:right w:val="single" w:sz="4" w:space="0" w:color="auto"/>
          </w:tcBorders>
          <w:vAlign w:val="center"/>
        </w:tcPr>
        <w:p w14:paraId="0C3E988C" w14:textId="77777777" w:rsidR="008A4F81" w:rsidRPr="00F45FC2" w:rsidRDefault="008A4F81" w:rsidP="006761E7">
          <w:pPr>
            <w:pStyle w:val="LetterBody"/>
            <w:tabs>
              <w:tab w:val="left" w:pos="3045"/>
            </w:tabs>
            <w:spacing w:after="0"/>
            <w:ind w:right="173"/>
            <w:jc w:val="right"/>
            <w:rPr>
              <w:spacing w:val="-4"/>
              <w:szCs w:val="22"/>
            </w:rPr>
          </w:pPr>
          <w:r w:rsidRPr="00F45FC2">
            <w:rPr>
              <w:spacing w:val="-4"/>
              <w:szCs w:val="22"/>
            </w:rPr>
            <w:t>kunzleigh.com</w:t>
          </w:r>
        </w:p>
      </w:tc>
      <w:tc>
        <w:tcPr>
          <w:tcW w:w="540" w:type="dxa"/>
        </w:tcPr>
        <w:p w14:paraId="586EE8F5" w14:textId="77777777" w:rsidR="008A4F81" w:rsidRDefault="008A4F81" w:rsidP="006761E7">
          <w:pPr>
            <w:pStyle w:val="LetterBody"/>
            <w:tabs>
              <w:tab w:val="left" w:pos="3045"/>
            </w:tabs>
            <w:spacing w:after="0" w:line="230" w:lineRule="exact"/>
            <w:rPr>
              <w:noProof/>
              <w:szCs w:val="22"/>
            </w:rPr>
          </w:pPr>
          <w:r>
            <w:rPr>
              <w:noProof/>
              <w:szCs w:val="22"/>
            </w:rPr>
            <w:drawing>
              <wp:anchor distT="0" distB="0" distL="114300" distR="114300" simplePos="0" relativeHeight="251658242" behindDoc="0" locked="0" layoutInCell="1" allowOverlap="1" wp14:anchorId="00C5B2E1" wp14:editId="3B6C11FE">
                <wp:simplePos x="0" y="0"/>
                <wp:positionH relativeFrom="column">
                  <wp:posOffset>109220</wp:posOffset>
                </wp:positionH>
                <wp:positionV relativeFrom="paragraph">
                  <wp:posOffset>93345</wp:posOffset>
                </wp:positionV>
                <wp:extent cx="155448" cy="219456"/>
                <wp:effectExtent l="0" t="0" r="0" b="0"/>
                <wp:wrapNone/>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Location.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55448" cy="219456"/>
                        </a:xfrm>
                        <a:prstGeom prst="rect">
                          <a:avLst/>
                        </a:prstGeom>
                      </pic:spPr>
                    </pic:pic>
                  </a:graphicData>
                </a:graphic>
                <wp14:sizeRelH relativeFrom="margin">
                  <wp14:pctWidth>0</wp14:pctWidth>
                </wp14:sizeRelH>
                <wp14:sizeRelV relativeFrom="margin">
                  <wp14:pctHeight>0</wp14:pctHeight>
                </wp14:sizeRelV>
              </wp:anchor>
            </w:drawing>
          </w:r>
        </w:p>
      </w:tc>
      <w:tc>
        <w:tcPr>
          <w:tcW w:w="2340" w:type="dxa"/>
          <w:tcBorders>
            <w:left w:val="nil"/>
          </w:tcBorders>
          <w:vAlign w:val="center"/>
        </w:tcPr>
        <w:p w14:paraId="31EBDE64" w14:textId="77777777" w:rsidR="008A4F81" w:rsidRPr="00DE0071" w:rsidRDefault="008A4F81" w:rsidP="006761E7">
          <w:pPr>
            <w:pStyle w:val="LetterBody"/>
            <w:tabs>
              <w:tab w:val="left" w:pos="3045"/>
            </w:tabs>
            <w:spacing w:after="0" w:line="230" w:lineRule="exact"/>
            <w:rPr>
              <w:szCs w:val="22"/>
            </w:rPr>
          </w:pPr>
          <w:r w:rsidRPr="00DE0071">
            <w:rPr>
              <w:szCs w:val="22"/>
            </w:rPr>
            <w:t>28081 Southfield Road</w:t>
          </w:r>
        </w:p>
        <w:p w14:paraId="40BF5E92" w14:textId="77777777" w:rsidR="008A4F81" w:rsidRPr="00DE0071" w:rsidRDefault="008A4F81" w:rsidP="006761E7">
          <w:pPr>
            <w:pStyle w:val="LetterBody"/>
            <w:tabs>
              <w:tab w:val="left" w:pos="3045"/>
            </w:tabs>
            <w:spacing w:after="0" w:line="230" w:lineRule="exact"/>
            <w:rPr>
              <w:szCs w:val="22"/>
            </w:rPr>
          </w:pPr>
          <w:r w:rsidRPr="00DE0071">
            <w:rPr>
              <w:szCs w:val="22"/>
            </w:rPr>
            <w:t>Lathrup Village, MI 48076</w:t>
          </w:r>
        </w:p>
      </w:tc>
    </w:tr>
  </w:tbl>
  <w:p w14:paraId="5F4866D2" w14:textId="77777777" w:rsidR="008A4F81" w:rsidRDefault="008A4F81" w:rsidP="006761E7">
    <w:pPr>
      <w:pStyle w:val="Header"/>
    </w:pPr>
  </w:p>
  <w:p w14:paraId="779D8058" w14:textId="77777777" w:rsidR="008A4F81" w:rsidRDefault="008A4F81" w:rsidP="006761E7">
    <w:pPr>
      <w:pStyle w:val="Header"/>
    </w:pPr>
  </w:p>
  <w:p w14:paraId="7051AC0C" w14:textId="77777777" w:rsidR="008A4F81" w:rsidRDefault="008A4F81" w:rsidP="006761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44B2B51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1FCE7B5C"/>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C20CC90A"/>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FB72E9D2"/>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DE9A614A"/>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EC1CA4FE"/>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10CA8FC6"/>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2338A24A"/>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896A1152"/>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2B7207AA"/>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DD909BF4"/>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4696E68"/>
    <w:multiLevelType w:val="multilevel"/>
    <w:tmpl w:val="954C0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4DB7552"/>
    <w:multiLevelType w:val="hybridMultilevel"/>
    <w:tmpl w:val="157C8706"/>
    <w:lvl w:ilvl="0" w:tplc="CBF886A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5E312E7"/>
    <w:multiLevelType w:val="hybridMultilevel"/>
    <w:tmpl w:val="A5AE8AF0"/>
    <w:lvl w:ilvl="0" w:tplc="C100D24E">
      <w:start w:val="1"/>
      <w:numFmt w:val="bullet"/>
      <w:pStyle w:val="LetterBulletLas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044C45"/>
    <w:multiLevelType w:val="multilevel"/>
    <w:tmpl w:val="6FFE0516"/>
    <w:lvl w:ilvl="0">
      <w:start w:val="1"/>
      <w:numFmt w:val="none"/>
      <w:pStyle w:val="Note"/>
      <w:lvlText w:val="Note:"/>
      <w:lvlJc w:val="left"/>
      <w:pPr>
        <w:tabs>
          <w:tab w:val="num" w:pos="720"/>
        </w:tabs>
        <w:ind w:left="720" w:hanging="720"/>
      </w:pPr>
      <w:rPr>
        <w:rFonts w:hint="default"/>
        <w:b/>
        <w:i w:val="0"/>
      </w:rPr>
    </w:lvl>
    <w:lvl w:ilvl="1">
      <w:start w:val="1"/>
      <w:numFmt w:val="none"/>
      <w:pStyle w:val="Note1"/>
      <w:lvlText w:val="Note:"/>
      <w:lvlJc w:val="left"/>
      <w:pPr>
        <w:tabs>
          <w:tab w:val="num" w:pos="1080"/>
        </w:tabs>
        <w:ind w:left="1080" w:hanging="720"/>
      </w:pPr>
      <w:rPr>
        <w:rFonts w:hint="default"/>
        <w:b/>
        <w:i w:val="0"/>
      </w:rPr>
    </w:lvl>
    <w:lvl w:ilvl="2">
      <w:start w:val="1"/>
      <w:numFmt w:val="none"/>
      <w:pStyle w:val="Note2"/>
      <w:lvlText w:val="Note:"/>
      <w:lvlJc w:val="left"/>
      <w:pPr>
        <w:tabs>
          <w:tab w:val="num" w:pos="1440"/>
        </w:tabs>
        <w:ind w:left="1440" w:hanging="720"/>
      </w:pPr>
      <w:rPr>
        <w:rFonts w:hint="default"/>
        <w:b/>
        <w:i w:val="0"/>
      </w:rPr>
    </w:lvl>
    <w:lvl w:ilvl="3">
      <w:start w:val="1"/>
      <w:numFmt w:val="none"/>
      <w:pStyle w:val="Note3"/>
      <w:lvlText w:val="Note:"/>
      <w:lvlJc w:val="left"/>
      <w:pPr>
        <w:tabs>
          <w:tab w:val="num" w:pos="1800"/>
        </w:tabs>
        <w:ind w:left="1800" w:hanging="720"/>
      </w:pPr>
      <w:rPr>
        <w:rFonts w:hint="default"/>
        <w:b/>
        <w:i w:val="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1052556A"/>
    <w:multiLevelType w:val="multilevel"/>
    <w:tmpl w:val="8C7032A8"/>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360"/>
        </w:tabs>
        <w:ind w:left="720" w:hanging="360"/>
      </w:pPr>
      <w:rPr>
        <w:rFonts w:ascii="Courier New" w:hAnsi="Courier New" w:hint="default"/>
      </w:rPr>
    </w:lvl>
    <w:lvl w:ilvl="2">
      <w:start w:val="1"/>
      <w:numFmt w:val="bullet"/>
      <w:lvlText w:val=""/>
      <w:lvlJc w:val="left"/>
      <w:pPr>
        <w:tabs>
          <w:tab w:val="num" w:pos="720"/>
        </w:tabs>
        <w:ind w:left="108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2E63002"/>
    <w:multiLevelType w:val="hybridMultilevel"/>
    <w:tmpl w:val="EC704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1C670D"/>
    <w:multiLevelType w:val="multilevel"/>
    <w:tmpl w:val="00F2AEDA"/>
    <w:lvl w:ilvl="0">
      <w:start w:val="1"/>
      <w:numFmt w:val="upperLetter"/>
      <w:pStyle w:val="TitleAppendix"/>
      <w:lvlText w:val="Appendix %1:"/>
      <w:lvlJc w:val="left"/>
      <w:pPr>
        <w:tabs>
          <w:tab w:val="num" w:pos="2970"/>
        </w:tabs>
        <w:ind w:left="2970" w:hanging="2520"/>
      </w:pPr>
      <w:rPr>
        <w:rFonts w:hint="default"/>
      </w:rPr>
    </w:lvl>
    <w:lvl w:ilvl="1">
      <w:start w:val="1"/>
      <w:numFmt w:val="decimal"/>
      <w:pStyle w:val="AppnHeading1"/>
      <w:lvlText w:val="%1.%2"/>
      <w:lvlJc w:val="left"/>
      <w:pPr>
        <w:tabs>
          <w:tab w:val="num" w:pos="720"/>
        </w:tabs>
        <w:ind w:left="720" w:hanging="720"/>
      </w:pPr>
      <w:rPr>
        <w:rFonts w:hint="default"/>
      </w:rPr>
    </w:lvl>
    <w:lvl w:ilvl="2">
      <w:start w:val="1"/>
      <w:numFmt w:val="decimal"/>
      <w:pStyle w:val="AppnHeading2"/>
      <w:lvlText w:val="%1.%2.%3"/>
      <w:lvlJc w:val="left"/>
      <w:pPr>
        <w:tabs>
          <w:tab w:val="num" w:pos="1080"/>
        </w:tabs>
        <w:ind w:left="1080" w:hanging="1080"/>
      </w:pPr>
      <w:rPr>
        <w:rFonts w:hint="default"/>
      </w:rPr>
    </w:lvl>
    <w:lvl w:ilvl="3">
      <w:start w:val="1"/>
      <w:numFmt w:val="decimal"/>
      <w:pStyle w:val="AppnHeading3"/>
      <w:lvlText w:val="%1.%2.%3.%4"/>
      <w:lvlJc w:val="left"/>
      <w:pPr>
        <w:tabs>
          <w:tab w:val="num" w:pos="1440"/>
        </w:tabs>
        <w:ind w:left="1440" w:hanging="144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16DD46AD"/>
    <w:multiLevelType w:val="hybridMultilevel"/>
    <w:tmpl w:val="3C6EBEC8"/>
    <w:lvl w:ilvl="0" w:tplc="62DE7C2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05590"/>
    <w:multiLevelType w:val="hybridMultilevel"/>
    <w:tmpl w:val="8D9E8D2A"/>
    <w:lvl w:ilvl="0" w:tplc="009E2596">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19BE40ED"/>
    <w:multiLevelType w:val="hybridMultilevel"/>
    <w:tmpl w:val="74F8CBE0"/>
    <w:lvl w:ilvl="0" w:tplc="CDF0F2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8B5B7E"/>
    <w:multiLevelType w:val="hybridMultilevel"/>
    <w:tmpl w:val="6562E1FA"/>
    <w:name w:val="Procedure2222"/>
    <w:lvl w:ilvl="0" w:tplc="531E1A74">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213F19D6"/>
    <w:multiLevelType w:val="hybridMultilevel"/>
    <w:tmpl w:val="6DD04B12"/>
    <w:lvl w:ilvl="0" w:tplc="D9FA0716">
      <w:start w:val="1"/>
      <w:numFmt w:val="bullet"/>
      <w:lvlText w:val=""/>
      <w:lvlJc w:val="left"/>
      <w:pPr>
        <w:ind w:left="72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21D94A53"/>
    <w:multiLevelType w:val="multilevel"/>
    <w:tmpl w:val="2C8A01FC"/>
    <w:name w:val="Procedure"/>
    <w:lvl w:ilvl="0">
      <w:start w:val="1"/>
      <w:numFmt w:val="none"/>
      <w:pStyle w:val="Procedure"/>
      <w:suff w:val="nothing"/>
      <w:lvlText w:val="%1"/>
      <w:lvlJc w:val="left"/>
      <w:pPr>
        <w:ind w:left="0" w:firstLine="0"/>
      </w:pPr>
      <w:rPr>
        <w:rFonts w:hint="default"/>
      </w:rPr>
    </w:lvl>
    <w:lvl w:ilvl="1">
      <w:start w:val="1"/>
      <w:numFmt w:val="decimal"/>
      <w:pStyle w:val="Step1"/>
      <w:lvlText w:val="%2."/>
      <w:lvlJc w:val="left"/>
      <w:pPr>
        <w:tabs>
          <w:tab w:val="num" w:pos="360"/>
        </w:tabs>
        <w:ind w:left="360" w:hanging="360"/>
      </w:pPr>
      <w:rPr>
        <w:rFonts w:hint="default"/>
      </w:rPr>
    </w:lvl>
    <w:lvl w:ilvl="2">
      <w:start w:val="1"/>
      <w:numFmt w:val="lowerLetter"/>
      <w:pStyle w:val="Step2"/>
      <w:lvlText w:val="%3."/>
      <w:lvlJc w:val="left"/>
      <w:pPr>
        <w:tabs>
          <w:tab w:val="num" w:pos="720"/>
        </w:tabs>
        <w:ind w:left="720" w:hanging="360"/>
      </w:pPr>
      <w:rPr>
        <w:rFonts w:hint="default"/>
      </w:rPr>
    </w:lvl>
    <w:lvl w:ilvl="3">
      <w:start w:val="1"/>
      <w:numFmt w:val="lowerRoman"/>
      <w:pStyle w:val="Step3"/>
      <w:lvlText w:val="%4."/>
      <w:lvlJc w:val="left"/>
      <w:pPr>
        <w:tabs>
          <w:tab w:val="num" w:pos="1080"/>
        </w:tabs>
        <w:ind w:left="1080" w:hanging="360"/>
      </w:pPr>
      <w:rPr>
        <w:rFonts w:hint="default"/>
      </w:rPr>
    </w:lvl>
    <w:lvl w:ilvl="4">
      <w:numFmt w:val="none"/>
      <w:lvlRestart w:val="0"/>
      <w:lvlText w:val="%5"/>
      <w:lvlJc w:val="left"/>
      <w:pPr>
        <w:ind w:left="0" w:firstLine="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15:restartNumberingAfterBreak="0">
    <w:nsid w:val="24E77A06"/>
    <w:multiLevelType w:val="multilevel"/>
    <w:tmpl w:val="A2004A8E"/>
    <w:lvl w:ilvl="0">
      <w:start w:val="1"/>
      <w:numFmt w:val="none"/>
      <w:pStyle w:val="ExpKeyContacts"/>
      <w:lvlText w:val="Key Contacts:"/>
      <w:lvlJc w:val="left"/>
      <w:pPr>
        <w:tabs>
          <w:tab w:val="num" w:pos="1526"/>
        </w:tabs>
        <w:ind w:left="1526" w:hanging="1526"/>
      </w:pPr>
      <w:rPr>
        <w:rFonts w:ascii="Times New Roman Bold" w:hAnsi="Times New Roman Bold" w:hint="default"/>
        <w:b/>
        <w:i/>
        <w:sz w:val="1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2DBE0C04"/>
    <w:multiLevelType w:val="multilevel"/>
    <w:tmpl w:val="FD3A369A"/>
    <w:name w:val="LetterBullets"/>
    <w:lvl w:ilvl="0">
      <w:start w:val="1"/>
      <w:numFmt w:val="bullet"/>
      <w:pStyle w:val="LetterBullet1"/>
      <w:lvlText w:val=""/>
      <w:lvlJc w:val="left"/>
      <w:pPr>
        <w:tabs>
          <w:tab w:val="num" w:pos="360"/>
        </w:tabs>
        <w:ind w:left="360" w:hanging="360"/>
      </w:pPr>
      <w:rPr>
        <w:rFonts w:ascii="Symbol" w:hAnsi="Symbol" w:hint="default"/>
      </w:rPr>
    </w:lvl>
    <w:lvl w:ilvl="1">
      <w:start w:val="1"/>
      <w:numFmt w:val="bullet"/>
      <w:pStyle w:val="LetterBullet1Comp"/>
      <w:lvlText w:val=""/>
      <w:lvlJc w:val="left"/>
      <w:pPr>
        <w:tabs>
          <w:tab w:val="num" w:pos="360"/>
        </w:tabs>
        <w:ind w:left="360" w:hanging="360"/>
      </w:pPr>
      <w:rPr>
        <w:rFonts w:ascii="Symbol" w:hAnsi="Symbol" w:hint="default"/>
      </w:rPr>
    </w:lvl>
    <w:lvl w:ilvl="2">
      <w:start w:val="1"/>
      <w:numFmt w:val="bullet"/>
      <w:pStyle w:val="LetterBullet1Last"/>
      <w:lvlText w:val=""/>
      <w:lvlJc w:val="left"/>
      <w:pPr>
        <w:tabs>
          <w:tab w:val="num" w:pos="360"/>
        </w:tabs>
        <w:ind w:left="360" w:hanging="360"/>
      </w:pPr>
      <w:rPr>
        <w:rFonts w:ascii="Symbol" w:hAnsi="Symbol" w:hint="default"/>
      </w:rPr>
    </w:lvl>
    <w:lvl w:ilvl="3">
      <w:start w:val="1"/>
      <w:numFmt w:val="bullet"/>
      <w:pStyle w:val="LetterBullet2"/>
      <w:lvlText w:val="o"/>
      <w:lvlJc w:val="left"/>
      <w:pPr>
        <w:tabs>
          <w:tab w:val="num" w:pos="720"/>
        </w:tabs>
        <w:ind w:left="720" w:hanging="360"/>
      </w:pPr>
      <w:rPr>
        <w:rFonts w:ascii="Courier New" w:hAnsi="Courier New" w:hint="default"/>
      </w:rPr>
    </w:lvl>
    <w:lvl w:ilvl="4">
      <w:start w:val="1"/>
      <w:numFmt w:val="bullet"/>
      <w:pStyle w:val="LetterBullet2Comp"/>
      <w:lvlText w:val="o"/>
      <w:lvlJc w:val="left"/>
      <w:pPr>
        <w:tabs>
          <w:tab w:val="num" w:pos="720"/>
        </w:tabs>
        <w:ind w:left="720" w:hanging="360"/>
      </w:pPr>
      <w:rPr>
        <w:rFonts w:ascii="Courier New" w:hAnsi="Courier New" w:hint="default"/>
      </w:rPr>
    </w:lvl>
    <w:lvl w:ilvl="5">
      <w:start w:val="1"/>
      <w:numFmt w:val="bullet"/>
      <w:pStyle w:val="LetterBullet2Last"/>
      <w:lvlText w:val="o"/>
      <w:lvlJc w:val="left"/>
      <w:pPr>
        <w:tabs>
          <w:tab w:val="num" w:pos="720"/>
        </w:tabs>
        <w:ind w:left="720" w:hanging="360"/>
      </w:pPr>
      <w:rPr>
        <w:rFonts w:ascii="Courier New" w:hAnsi="Courier New"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F021A28"/>
    <w:multiLevelType w:val="hybridMultilevel"/>
    <w:tmpl w:val="F9942AD4"/>
    <w:name w:val="Procedure32"/>
    <w:lvl w:ilvl="0" w:tplc="71E4CE8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6D00913"/>
    <w:multiLevelType w:val="hybridMultilevel"/>
    <w:tmpl w:val="DCF2DCC4"/>
    <w:lvl w:ilvl="0" w:tplc="7E20261E">
      <w:start w:val="1"/>
      <w:numFmt w:val="bullet"/>
      <w:lvlText w:val=""/>
      <w:lvlJc w:val="left"/>
      <w:pPr>
        <w:ind w:left="1080" w:hanging="360"/>
      </w:pPr>
      <w:rPr>
        <w:rFonts w:ascii="Symbol" w:hAnsi="Symbol" w:hint="default"/>
      </w:rPr>
    </w:lvl>
    <w:lvl w:ilvl="1" w:tplc="894E1534">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0C50E29"/>
    <w:multiLevelType w:val="multilevel"/>
    <w:tmpl w:val="A93A836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17A208A"/>
    <w:multiLevelType w:val="hybridMultilevel"/>
    <w:tmpl w:val="1CA078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64A5A37"/>
    <w:multiLevelType w:val="multilevel"/>
    <w:tmpl w:val="CA9A2800"/>
    <w:lvl w:ilvl="0">
      <w:start w:val="1"/>
      <w:numFmt w:val="bullet"/>
      <w:pStyle w:val="mjsTableLis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A126BCB"/>
    <w:multiLevelType w:val="hybridMultilevel"/>
    <w:tmpl w:val="CB5E69B4"/>
    <w:lvl w:ilvl="0" w:tplc="61C8AB52">
      <w:start w:val="1"/>
      <w:numFmt w:val="bullet"/>
      <w:lvlText w:val=""/>
      <w:lvlJc w:val="left"/>
      <w:pPr>
        <w:ind w:left="720" w:hanging="360"/>
      </w:pPr>
      <w:rPr>
        <w:rFonts w:ascii="Symbol" w:hAnsi="Symbol" w:hint="default"/>
      </w:rPr>
    </w:lvl>
    <w:lvl w:ilvl="1" w:tplc="6338DCEE">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CE12AA2"/>
    <w:multiLevelType w:val="multilevel"/>
    <w:tmpl w:val="CE9E4008"/>
    <w:lvl w:ilvl="0">
      <w:start w:val="1"/>
      <w:numFmt w:val="bullet"/>
      <w:lvlText w:val=""/>
      <w:lvlJc w:val="left"/>
      <w:pPr>
        <w:tabs>
          <w:tab w:val="num" w:pos="360"/>
        </w:tabs>
        <w:ind w:left="360" w:hanging="360"/>
      </w:pPr>
      <w:rPr>
        <w:rFonts w:ascii="Symbol" w:hAnsi="Symbol" w:hint="default"/>
        <w:color w:val="auto"/>
      </w:rPr>
    </w:lvl>
    <w:lvl w:ilvl="1">
      <w:start w:val="1"/>
      <w:numFmt w:val="bullet"/>
      <w:pStyle w:val="TableTextBullet1"/>
      <w:lvlText w:val=""/>
      <w:lvlJc w:val="left"/>
      <w:pPr>
        <w:tabs>
          <w:tab w:val="num" w:pos="360"/>
        </w:tabs>
        <w:ind w:left="360" w:hanging="360"/>
      </w:pPr>
      <w:rPr>
        <w:rFonts w:ascii="Symbol" w:hAnsi="Symbol" w:hint="default"/>
      </w:rPr>
    </w:lvl>
    <w:lvl w:ilvl="2">
      <w:start w:val="1"/>
      <w:numFmt w:val="bullet"/>
      <w:lvlText w:val=""/>
      <w:lvlJc w:val="left"/>
      <w:pPr>
        <w:tabs>
          <w:tab w:val="num" w:pos="360"/>
        </w:tabs>
        <w:ind w:left="360" w:hanging="360"/>
      </w:pPr>
      <w:rPr>
        <w:rFonts w:ascii="Symbol" w:hAnsi="Symbol" w:hint="default"/>
        <w:color w:val="auto"/>
      </w:rPr>
    </w:lvl>
    <w:lvl w:ilvl="3">
      <w:start w:val="1"/>
      <w:numFmt w:val="bullet"/>
      <w:pStyle w:val="TableTextBullet2"/>
      <w:lvlText w:val="o"/>
      <w:lvlJc w:val="left"/>
      <w:pPr>
        <w:tabs>
          <w:tab w:val="num" w:pos="720"/>
        </w:tabs>
        <w:ind w:left="720" w:hanging="360"/>
      </w:pPr>
      <w:rPr>
        <w:rFonts w:ascii="Courier New" w:hAnsi="Courier New" w:hint="default"/>
      </w:rPr>
    </w:lvl>
    <w:lvl w:ilvl="4">
      <w:start w:val="1"/>
      <w:numFmt w:val="bullet"/>
      <w:pStyle w:val="TableTextBullet2Comp"/>
      <w:lvlText w:val="o"/>
      <w:lvlJc w:val="left"/>
      <w:pPr>
        <w:tabs>
          <w:tab w:val="num" w:pos="720"/>
        </w:tabs>
        <w:ind w:left="720" w:hanging="360"/>
      </w:pPr>
      <w:rPr>
        <w:rFonts w:ascii="Courier New" w:hAnsi="Courier New" w:hint="default"/>
      </w:rPr>
    </w:lvl>
    <w:lvl w:ilvl="5">
      <w:start w:val="1"/>
      <w:numFmt w:val="bullet"/>
      <w:pStyle w:val="TableTextBullet2Last"/>
      <w:lvlText w:val="o"/>
      <w:lvlJc w:val="left"/>
      <w:pPr>
        <w:tabs>
          <w:tab w:val="num" w:pos="720"/>
        </w:tabs>
        <w:ind w:left="720" w:hanging="360"/>
      </w:pPr>
      <w:rPr>
        <w:rFonts w:ascii="Courier New" w:hAnsi="Courier New"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E497933"/>
    <w:multiLevelType w:val="hybridMultilevel"/>
    <w:tmpl w:val="99D4E5B4"/>
    <w:lvl w:ilvl="0" w:tplc="EB20E454">
      <w:start w:val="1"/>
      <w:numFmt w:val="bullet"/>
      <w:lvlText w:val=""/>
      <w:lvlJc w:val="left"/>
      <w:pPr>
        <w:ind w:left="36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3972244"/>
    <w:multiLevelType w:val="hybridMultilevel"/>
    <w:tmpl w:val="1E2252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92537B9"/>
    <w:multiLevelType w:val="multilevel"/>
    <w:tmpl w:val="D9DEA6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9BA73CA"/>
    <w:multiLevelType w:val="multilevel"/>
    <w:tmpl w:val="80B65718"/>
    <w:name w:val="KLA_Bullets"/>
    <w:lvl w:ilvl="0">
      <w:start w:val="1"/>
      <w:numFmt w:val="bullet"/>
      <w:pStyle w:val="Bullet1"/>
      <w:lvlText w:val=""/>
      <w:lvlJc w:val="left"/>
      <w:pPr>
        <w:tabs>
          <w:tab w:val="num" w:pos="360"/>
        </w:tabs>
        <w:ind w:left="360" w:hanging="360"/>
      </w:pPr>
      <w:rPr>
        <w:rFonts w:ascii="Symbol" w:hAnsi="Symbol" w:hint="default"/>
      </w:rPr>
    </w:lvl>
    <w:lvl w:ilvl="1">
      <w:start w:val="1"/>
      <w:numFmt w:val="bullet"/>
      <w:pStyle w:val="Bullet1Comp"/>
      <w:lvlText w:val=""/>
      <w:lvlJc w:val="left"/>
      <w:pPr>
        <w:tabs>
          <w:tab w:val="num" w:pos="360"/>
        </w:tabs>
        <w:ind w:left="360" w:hanging="360"/>
      </w:pPr>
      <w:rPr>
        <w:rFonts w:ascii="Symbol" w:hAnsi="Symbol" w:hint="default"/>
      </w:rPr>
    </w:lvl>
    <w:lvl w:ilvl="2">
      <w:start w:val="1"/>
      <w:numFmt w:val="bullet"/>
      <w:lvlText w:val=""/>
      <w:lvlJc w:val="left"/>
      <w:pPr>
        <w:tabs>
          <w:tab w:val="num" w:pos="360"/>
        </w:tabs>
        <w:ind w:left="360" w:hanging="360"/>
      </w:pPr>
      <w:rPr>
        <w:rFonts w:ascii="Symbol" w:hAnsi="Symbol" w:hint="default"/>
        <w:color w:val="auto"/>
      </w:rPr>
    </w:lvl>
    <w:lvl w:ilvl="3">
      <w:start w:val="1"/>
      <w:numFmt w:val="bullet"/>
      <w:pStyle w:val="Bullet2"/>
      <w:lvlText w:val="o"/>
      <w:lvlJc w:val="left"/>
      <w:pPr>
        <w:tabs>
          <w:tab w:val="num" w:pos="720"/>
        </w:tabs>
        <w:ind w:left="720" w:hanging="360"/>
      </w:pPr>
      <w:rPr>
        <w:rFonts w:ascii="Courier New" w:hAnsi="Courier New" w:hint="default"/>
      </w:rPr>
    </w:lvl>
    <w:lvl w:ilvl="4">
      <w:start w:val="1"/>
      <w:numFmt w:val="bullet"/>
      <w:pStyle w:val="Bullet2Comp"/>
      <w:lvlText w:val="o"/>
      <w:lvlJc w:val="left"/>
      <w:pPr>
        <w:tabs>
          <w:tab w:val="num" w:pos="720"/>
        </w:tabs>
        <w:ind w:left="720" w:hanging="360"/>
      </w:pPr>
      <w:rPr>
        <w:rFonts w:ascii="Courier New" w:hAnsi="Courier New" w:hint="default"/>
      </w:rPr>
    </w:lvl>
    <w:lvl w:ilvl="5">
      <w:start w:val="1"/>
      <w:numFmt w:val="bullet"/>
      <w:pStyle w:val="Bullet2Last"/>
      <w:lvlText w:val="o"/>
      <w:lvlJc w:val="left"/>
      <w:pPr>
        <w:tabs>
          <w:tab w:val="num" w:pos="720"/>
        </w:tabs>
        <w:ind w:left="720" w:hanging="360"/>
      </w:pPr>
      <w:rPr>
        <w:rFonts w:ascii="Courier New" w:hAnsi="Courier New" w:hint="default"/>
      </w:rPr>
    </w:lvl>
    <w:lvl w:ilvl="6">
      <w:start w:val="1"/>
      <w:numFmt w:val="bullet"/>
      <w:pStyle w:val="Bullet3"/>
      <w:lvlText w:val=""/>
      <w:lvlJc w:val="left"/>
      <w:pPr>
        <w:tabs>
          <w:tab w:val="num" w:pos="1080"/>
        </w:tabs>
        <w:ind w:left="1080" w:hanging="360"/>
      </w:pPr>
      <w:rPr>
        <w:rFonts w:ascii="Wingdings" w:hAnsi="Wingdings" w:hint="default"/>
      </w:rPr>
    </w:lvl>
    <w:lvl w:ilvl="7">
      <w:start w:val="1"/>
      <w:numFmt w:val="bullet"/>
      <w:pStyle w:val="Bullet3Comp"/>
      <w:lvlText w:val=""/>
      <w:lvlJc w:val="left"/>
      <w:pPr>
        <w:tabs>
          <w:tab w:val="num" w:pos="1080"/>
        </w:tabs>
        <w:ind w:left="1080" w:hanging="360"/>
      </w:pPr>
      <w:rPr>
        <w:rFonts w:ascii="Wingdings" w:hAnsi="Wingdings" w:hint="default"/>
      </w:rPr>
    </w:lvl>
    <w:lvl w:ilvl="8">
      <w:start w:val="1"/>
      <w:numFmt w:val="bullet"/>
      <w:pStyle w:val="Bullet3Last"/>
      <w:lvlText w:val=""/>
      <w:lvlJc w:val="left"/>
      <w:pPr>
        <w:tabs>
          <w:tab w:val="num" w:pos="1080"/>
        </w:tabs>
        <w:ind w:left="1080" w:hanging="360"/>
      </w:pPr>
      <w:rPr>
        <w:rFonts w:ascii="Wingdings" w:hAnsi="Wingdings" w:hint="default"/>
      </w:rPr>
    </w:lvl>
  </w:abstractNum>
  <w:abstractNum w:abstractNumId="37" w15:restartNumberingAfterBreak="0">
    <w:nsid w:val="5DC51F5E"/>
    <w:multiLevelType w:val="multilevel"/>
    <w:tmpl w:val="44F039A8"/>
    <w:lvl w:ilvl="0">
      <w:start w:val="1"/>
      <w:numFmt w:val="none"/>
      <w:pStyle w:val="TableText"/>
      <w:suff w:val="nothing"/>
      <w:lvlText w:val="%1"/>
      <w:lvlJc w:val="left"/>
      <w:pPr>
        <w:ind w:left="0" w:firstLine="0"/>
      </w:pPr>
      <w:rPr>
        <w:rFonts w:hint="default"/>
      </w:rPr>
    </w:lvl>
    <w:lvl w:ilvl="1">
      <w:start w:val="1"/>
      <w:numFmt w:val="decimal"/>
      <w:pStyle w:val="TableTextNum"/>
      <w:lvlText w:val="%2."/>
      <w:lvlJc w:val="left"/>
      <w:pPr>
        <w:tabs>
          <w:tab w:val="num" w:pos="360"/>
        </w:tabs>
        <w:ind w:left="36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15:restartNumberingAfterBreak="0">
    <w:nsid w:val="5FBE41CC"/>
    <w:multiLevelType w:val="multilevel"/>
    <w:tmpl w:val="67AEEC1C"/>
    <w:lvl w:ilvl="0">
      <w:start w:val="1"/>
      <w:numFmt w:val="decimal"/>
      <w:lvlText w:val="%1.0"/>
      <w:lvlJc w:val="left"/>
      <w:pPr>
        <w:tabs>
          <w:tab w:val="num" w:pos="907"/>
        </w:tabs>
        <w:ind w:left="907" w:hanging="907"/>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900"/>
        </w:tabs>
        <w:ind w:left="900" w:hanging="90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267"/>
        </w:tabs>
        <w:ind w:left="1260" w:hanging="12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9" w15:restartNumberingAfterBreak="0">
    <w:nsid w:val="6EFC0C6B"/>
    <w:multiLevelType w:val="hybridMultilevel"/>
    <w:tmpl w:val="B59477D2"/>
    <w:lvl w:ilvl="0" w:tplc="45FA0D76">
      <w:start w:val="1"/>
      <w:numFmt w:val="bullet"/>
      <w:pStyle w:val="ExpDutiesBullet1"/>
      <w:lvlText w:val=""/>
      <w:lvlJc w:val="left"/>
      <w:pPr>
        <w:ind w:left="907" w:hanging="360"/>
      </w:pPr>
      <w:rPr>
        <w:rFonts w:ascii="Symbol" w:hAnsi="Symbol"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40" w15:restartNumberingAfterBreak="0">
    <w:nsid w:val="72C003EA"/>
    <w:multiLevelType w:val="multilevel"/>
    <w:tmpl w:val="E6B68BA8"/>
    <w:styleLink w:val="Bullets"/>
    <w:lvl w:ilvl="0">
      <w:start w:val="1"/>
      <w:numFmt w:val="bullet"/>
      <w:lvlText w:val=""/>
      <w:lvlJc w:val="left"/>
      <w:pPr>
        <w:tabs>
          <w:tab w:val="num" w:pos="360"/>
        </w:tabs>
        <w:ind w:left="360" w:hanging="360"/>
      </w:pPr>
      <w:rPr>
        <w:rFonts w:ascii="Wingdings" w:hAnsi="Wingdings" w:hint="default"/>
        <w:b w:val="0"/>
        <w:bCs w:val="0"/>
        <w:i w:val="0"/>
        <w:iCs w:val="0"/>
        <w:sz w:val="22"/>
        <w:szCs w:val="20"/>
      </w:rPr>
    </w:lvl>
    <w:lvl w:ilvl="1">
      <w:start w:val="1"/>
      <w:numFmt w:val="none"/>
      <w:lvlRestart w:val="0"/>
      <w:suff w:val="nothing"/>
      <w:lvlText w:val=""/>
      <w:lvlJc w:val="left"/>
      <w:pPr>
        <w:ind w:left="360" w:firstLine="0"/>
      </w:pPr>
      <w:rPr>
        <w:rFonts w:hint="default"/>
        <w:b w:val="0"/>
        <w:bCs w:val="0"/>
        <w:i w:val="0"/>
        <w:iCs w:val="0"/>
        <w:sz w:val="18"/>
        <w:szCs w:val="20"/>
      </w:rPr>
    </w:lvl>
    <w:lvl w:ilvl="2">
      <w:start w:val="1"/>
      <w:numFmt w:val="bullet"/>
      <w:lvlRestart w:val="0"/>
      <w:lvlText w:val=""/>
      <w:lvlJc w:val="left"/>
      <w:pPr>
        <w:tabs>
          <w:tab w:val="num" w:pos="720"/>
        </w:tabs>
        <w:ind w:left="720" w:hanging="360"/>
      </w:pPr>
      <w:rPr>
        <w:rFonts w:ascii="Wingdings" w:hAnsi="Wingdings" w:hint="default"/>
      </w:rPr>
    </w:lvl>
    <w:lvl w:ilvl="3">
      <w:start w:val="1"/>
      <w:numFmt w:val="none"/>
      <w:lvlRestart w:val="0"/>
      <w:suff w:val="nothing"/>
      <w:lvlText w:val=""/>
      <w:lvlJc w:val="left"/>
      <w:pPr>
        <w:ind w:left="720" w:firstLine="0"/>
      </w:pPr>
      <w:rPr>
        <w:rFonts w:hint="default"/>
      </w:rPr>
    </w:lvl>
    <w:lvl w:ilvl="4">
      <w:start w:val="1"/>
      <w:numFmt w:val="bullet"/>
      <w:lvlRestart w:val="0"/>
      <w:lvlText w:val="─"/>
      <w:lvlJc w:val="left"/>
      <w:pPr>
        <w:tabs>
          <w:tab w:val="num" w:pos="1080"/>
        </w:tabs>
        <w:ind w:left="1080" w:hanging="360"/>
      </w:pPr>
      <w:rPr>
        <w:rFonts w:ascii="Times New Roman" w:hAnsi="Times New Roman" w:hint="default"/>
        <w:sz w:val="24"/>
      </w:rPr>
    </w:lvl>
    <w:lvl w:ilvl="5">
      <w:start w:val="1"/>
      <w:numFmt w:val="none"/>
      <w:lvlRestart w:val="0"/>
      <w:suff w:val="nothing"/>
      <w:lvlText w:val=""/>
      <w:lvlJc w:val="left"/>
      <w:pPr>
        <w:ind w:left="1080" w:firstLine="0"/>
      </w:pPr>
      <w:rPr>
        <w:rFonts w:hint="default"/>
      </w:rPr>
    </w:lvl>
    <w:lvl w:ilvl="6">
      <w:start w:val="1"/>
      <w:numFmt w:val="bullet"/>
      <w:lvlRestart w:val="0"/>
      <w:lvlText w:val="»"/>
      <w:lvlJc w:val="left"/>
      <w:pPr>
        <w:tabs>
          <w:tab w:val="num" w:pos="1440"/>
        </w:tabs>
        <w:ind w:left="1440" w:hanging="360"/>
      </w:pPr>
      <w:rPr>
        <w:rFonts w:ascii="Times New Roman" w:hAnsi="Times New Roman" w:hint="default"/>
        <w:sz w:val="28"/>
      </w:rPr>
    </w:lvl>
    <w:lvl w:ilvl="7">
      <w:start w:val="1"/>
      <w:numFmt w:val="none"/>
      <w:lvlRestart w:val="0"/>
      <w:suff w:val="nothing"/>
      <w:lvlText w:val=""/>
      <w:lvlJc w:val="left"/>
      <w:pPr>
        <w:ind w:left="1440" w:firstLine="0"/>
      </w:pPr>
      <w:rPr>
        <w:rFonts w:hint="default"/>
        <w:sz w:val="28"/>
      </w:rPr>
    </w:lvl>
    <w:lvl w:ilvl="8">
      <w:start w:val="1"/>
      <w:numFmt w:val="bullet"/>
      <w:lvlRestart w:val="0"/>
      <w:lvlText w:val=""/>
      <w:lvlJc w:val="left"/>
      <w:pPr>
        <w:tabs>
          <w:tab w:val="num" w:pos="360"/>
        </w:tabs>
        <w:ind w:left="360" w:hanging="360"/>
      </w:pPr>
      <w:rPr>
        <w:rFonts w:ascii="Symbol" w:hAnsi="Symbol" w:hint="default"/>
        <w:sz w:val="28"/>
      </w:rPr>
    </w:lvl>
  </w:abstractNum>
  <w:abstractNum w:abstractNumId="41" w15:restartNumberingAfterBreak="0">
    <w:nsid w:val="77E85AD4"/>
    <w:multiLevelType w:val="hybridMultilevel"/>
    <w:tmpl w:val="8F566DF4"/>
    <w:lvl w:ilvl="0" w:tplc="6308969A">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EC3547D"/>
    <w:multiLevelType w:val="hybridMultilevel"/>
    <w:tmpl w:val="F51CF08C"/>
    <w:lvl w:ilvl="0" w:tplc="09CE7B5C">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F8D12E9"/>
    <w:multiLevelType w:val="hybridMultilevel"/>
    <w:tmpl w:val="47BED5F0"/>
    <w:lvl w:ilvl="0" w:tplc="AC605100">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435443584">
    <w:abstractNumId w:val="33"/>
  </w:num>
  <w:num w:numId="2" w16cid:durableId="1324046452">
    <w:abstractNumId w:val="16"/>
  </w:num>
  <w:num w:numId="3" w16cid:durableId="1537503544">
    <w:abstractNumId w:val="28"/>
  </w:num>
  <w:num w:numId="4" w16cid:durableId="605577104">
    <w:abstractNumId w:val="0"/>
  </w:num>
  <w:num w:numId="5" w16cid:durableId="193081978">
    <w:abstractNumId w:val="1"/>
  </w:num>
  <w:num w:numId="6" w16cid:durableId="814840193">
    <w:abstractNumId w:val="2"/>
  </w:num>
  <w:num w:numId="7" w16cid:durableId="1373189492">
    <w:abstractNumId w:val="3"/>
  </w:num>
  <w:num w:numId="8" w16cid:durableId="325675196">
    <w:abstractNumId w:val="4"/>
  </w:num>
  <w:num w:numId="9" w16cid:durableId="1945188766">
    <w:abstractNumId w:val="9"/>
  </w:num>
  <w:num w:numId="10" w16cid:durableId="1797867189">
    <w:abstractNumId w:val="5"/>
  </w:num>
  <w:num w:numId="11" w16cid:durableId="1818836769">
    <w:abstractNumId w:val="6"/>
  </w:num>
  <w:num w:numId="12" w16cid:durableId="199712725">
    <w:abstractNumId w:val="7"/>
  </w:num>
  <w:num w:numId="13" w16cid:durableId="1835218750">
    <w:abstractNumId w:val="8"/>
  </w:num>
  <w:num w:numId="14" w16cid:durableId="106513232">
    <w:abstractNumId w:val="10"/>
  </w:num>
  <w:num w:numId="15" w16cid:durableId="1477530782">
    <w:abstractNumId w:val="25"/>
  </w:num>
  <w:num w:numId="16" w16cid:durableId="32734348">
    <w:abstractNumId w:val="13"/>
  </w:num>
  <w:num w:numId="17" w16cid:durableId="973676149">
    <w:abstractNumId w:val="31"/>
  </w:num>
  <w:num w:numId="18" w16cid:durableId="1653828843">
    <w:abstractNumId w:val="41"/>
  </w:num>
  <w:num w:numId="19" w16cid:durableId="794299281">
    <w:abstractNumId w:val="27"/>
  </w:num>
  <w:num w:numId="20" w16cid:durableId="1442185282">
    <w:abstractNumId w:val="22"/>
  </w:num>
  <w:num w:numId="21" w16cid:durableId="1860046118">
    <w:abstractNumId w:val="37"/>
  </w:num>
  <w:num w:numId="22" w16cid:durableId="1988050982">
    <w:abstractNumId w:val="43"/>
  </w:num>
  <w:num w:numId="23" w16cid:durableId="1883787838">
    <w:abstractNumId w:val="20"/>
  </w:num>
  <w:num w:numId="24" w16cid:durableId="1626619186">
    <w:abstractNumId w:val="11"/>
  </w:num>
  <w:num w:numId="25" w16cid:durableId="1631780903">
    <w:abstractNumId w:val="29"/>
  </w:num>
  <w:num w:numId="26" w16cid:durableId="1187792796">
    <w:abstractNumId w:val="17"/>
  </w:num>
  <w:num w:numId="27" w16cid:durableId="2022196198">
    <w:abstractNumId w:val="40"/>
  </w:num>
  <w:num w:numId="28" w16cid:durableId="367799396">
    <w:abstractNumId w:val="30"/>
  </w:num>
  <w:num w:numId="29" w16cid:durableId="1950236095">
    <w:abstractNumId w:val="38"/>
  </w:num>
  <w:num w:numId="30" w16cid:durableId="1980452677">
    <w:abstractNumId w:val="23"/>
  </w:num>
  <w:num w:numId="31" w16cid:durableId="1605725045">
    <w:abstractNumId w:val="36"/>
  </w:num>
  <w:num w:numId="32" w16cid:durableId="593168996">
    <w:abstractNumId w:val="26"/>
  </w:num>
  <w:num w:numId="33" w16cid:durableId="1427918966">
    <w:abstractNumId w:val="14"/>
  </w:num>
  <w:num w:numId="34" w16cid:durableId="395014289">
    <w:abstractNumId w:val="42"/>
  </w:num>
  <w:num w:numId="35" w16cid:durableId="1206287171">
    <w:abstractNumId w:val="19"/>
  </w:num>
  <w:num w:numId="36" w16cid:durableId="422146607">
    <w:abstractNumId w:val="18"/>
  </w:num>
  <w:num w:numId="37" w16cid:durableId="1413041951">
    <w:abstractNumId w:val="32"/>
  </w:num>
  <w:num w:numId="38" w16cid:durableId="289753618">
    <w:abstractNumId w:val="39"/>
  </w:num>
  <w:num w:numId="39" w16cid:durableId="1214927780">
    <w:abstractNumId w:val="24"/>
  </w:num>
  <w:num w:numId="40" w16cid:durableId="70586774">
    <w:abstractNumId w:val="21"/>
  </w:num>
  <w:num w:numId="41" w16cid:durableId="1240091898">
    <w:abstractNumId w:val="35"/>
  </w:num>
  <w:num w:numId="42" w16cid:durableId="1592356247">
    <w:abstractNumId w:val="15"/>
  </w:num>
  <w:num w:numId="43" w16cid:durableId="178730925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12307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61632802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1682416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45687161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350444754">
    <w:abstractNumId w:val="34"/>
  </w:num>
  <w:num w:numId="49" w16cid:durableId="93399785">
    <w:abstractNumId w:val="12"/>
  </w:num>
  <w:num w:numId="50" w16cid:durableId="99668840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9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1"/>
  <w:stylePaneSortMethod w:val="0000"/>
  <w:trackRevisions/>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LS0NDQzNTUwMbQ0MTBX0lEKTi0uzszPAykwNKoFANBGHSYtAAAA"/>
    <w:docVar w:name="DocTools_XREF_AboveBelow_Caption" w:val="1"/>
    <w:docVar w:name="DocTools_XREF_ApplyStyleChk_Caption" w:val="0"/>
    <w:docVar w:name="DocTools_XREF_ApplyStyleName_Caption" w:val="Book Title"/>
    <w:docVar w:name="DocTools_XREF_CaptionType" w:val="Figure"/>
    <w:docVar w:name="DocTools_XREF_CustomTextCaption_Figure1033" w:val="{LN}, {a/b},"/>
    <w:docVar w:name="DocTools_XREF_HiddenBookmarks_Caption" w:val="0"/>
    <w:docVar w:name="DocTools_XREF_Hyperlink_Caption" w:val="1"/>
    <w:docVar w:name="DocTools_XREF_Item" w:val="Figure 1. HIV/STD Solution Timeline"/>
    <w:docVar w:name="DocTools_XREF_Item_Caption" w:val="Figure 1. HIV/STD Solution Timeline"/>
    <w:docVar w:name="DocTools_XREF_Language_Figure" w:val="1033"/>
    <w:docVar w:name="DocTools_XREF_Level1_Caption" w:val="0"/>
    <w:docVar w:name="DocTools_XREF_SmartQuotes_Caption" w:val="1"/>
    <w:docVar w:name="DocTools_XREF_To" w:val="Custom cross-reference text"/>
    <w:docVar w:name="DocTools_XREF_To_Caption" w:val="Custom cross-reference text"/>
    <w:docVar w:name="DocTools_XREF_To_Figure" w:val="Custom cross-reference text"/>
    <w:docVar w:name="DocTools_XREF_Type" w:val="Caption"/>
  </w:docVars>
  <w:rsids>
    <w:rsidRoot w:val="00BE66F5"/>
    <w:rsid w:val="0000771E"/>
    <w:rsid w:val="00011CFC"/>
    <w:rsid w:val="00024792"/>
    <w:rsid w:val="0002707C"/>
    <w:rsid w:val="00027CB5"/>
    <w:rsid w:val="00035D6B"/>
    <w:rsid w:val="00040D79"/>
    <w:rsid w:val="00043C44"/>
    <w:rsid w:val="000460FA"/>
    <w:rsid w:val="00046215"/>
    <w:rsid w:val="00060BE5"/>
    <w:rsid w:val="00060E0F"/>
    <w:rsid w:val="00074342"/>
    <w:rsid w:val="00074B70"/>
    <w:rsid w:val="000A009D"/>
    <w:rsid w:val="000A52DD"/>
    <w:rsid w:val="000A5AC7"/>
    <w:rsid w:val="000B29A7"/>
    <w:rsid w:val="000E53A7"/>
    <w:rsid w:val="000F7664"/>
    <w:rsid w:val="00102F30"/>
    <w:rsid w:val="00107CF6"/>
    <w:rsid w:val="00111E32"/>
    <w:rsid w:val="00122BA6"/>
    <w:rsid w:val="00137C07"/>
    <w:rsid w:val="00142ECE"/>
    <w:rsid w:val="00154208"/>
    <w:rsid w:val="00166CF0"/>
    <w:rsid w:val="00172EA0"/>
    <w:rsid w:val="00174C7F"/>
    <w:rsid w:val="0018436E"/>
    <w:rsid w:val="00197ABC"/>
    <w:rsid w:val="001A513F"/>
    <w:rsid w:val="001B1C92"/>
    <w:rsid w:val="001D58B3"/>
    <w:rsid w:val="001F0287"/>
    <w:rsid w:val="002128B9"/>
    <w:rsid w:val="0021545F"/>
    <w:rsid w:val="0021715F"/>
    <w:rsid w:val="00232AF8"/>
    <w:rsid w:val="00233084"/>
    <w:rsid w:val="00246A3B"/>
    <w:rsid w:val="00253359"/>
    <w:rsid w:val="00253597"/>
    <w:rsid w:val="0025566C"/>
    <w:rsid w:val="0025578C"/>
    <w:rsid w:val="00255EE8"/>
    <w:rsid w:val="00257987"/>
    <w:rsid w:val="00257A70"/>
    <w:rsid w:val="00264650"/>
    <w:rsid w:val="00271FAD"/>
    <w:rsid w:val="00282061"/>
    <w:rsid w:val="002832B7"/>
    <w:rsid w:val="00286A3F"/>
    <w:rsid w:val="00292BE6"/>
    <w:rsid w:val="002A24AA"/>
    <w:rsid w:val="002A2607"/>
    <w:rsid w:val="002A6C0A"/>
    <w:rsid w:val="002A7F70"/>
    <w:rsid w:val="002C2984"/>
    <w:rsid w:val="002E048D"/>
    <w:rsid w:val="002E6E9E"/>
    <w:rsid w:val="002F29F0"/>
    <w:rsid w:val="002F2E8C"/>
    <w:rsid w:val="00300DB3"/>
    <w:rsid w:val="00306E54"/>
    <w:rsid w:val="00327484"/>
    <w:rsid w:val="003329B3"/>
    <w:rsid w:val="00332AE6"/>
    <w:rsid w:val="00333896"/>
    <w:rsid w:val="003350F7"/>
    <w:rsid w:val="003351BB"/>
    <w:rsid w:val="00362789"/>
    <w:rsid w:val="00364838"/>
    <w:rsid w:val="0037015E"/>
    <w:rsid w:val="0037704D"/>
    <w:rsid w:val="00385377"/>
    <w:rsid w:val="003858D5"/>
    <w:rsid w:val="00386F40"/>
    <w:rsid w:val="00391F45"/>
    <w:rsid w:val="00393FE4"/>
    <w:rsid w:val="003A4A44"/>
    <w:rsid w:val="003A4BFD"/>
    <w:rsid w:val="003A5842"/>
    <w:rsid w:val="003B3153"/>
    <w:rsid w:val="003D45F2"/>
    <w:rsid w:val="003E00BE"/>
    <w:rsid w:val="003F1E55"/>
    <w:rsid w:val="00404CE0"/>
    <w:rsid w:val="00413EA8"/>
    <w:rsid w:val="00413F0D"/>
    <w:rsid w:val="00423A45"/>
    <w:rsid w:val="00425135"/>
    <w:rsid w:val="004310D8"/>
    <w:rsid w:val="00431593"/>
    <w:rsid w:val="00453FCF"/>
    <w:rsid w:val="00456E3C"/>
    <w:rsid w:val="0046269C"/>
    <w:rsid w:val="00462D20"/>
    <w:rsid w:val="004703E9"/>
    <w:rsid w:val="00472BF0"/>
    <w:rsid w:val="00484801"/>
    <w:rsid w:val="00491B26"/>
    <w:rsid w:val="004A02B3"/>
    <w:rsid w:val="004A2175"/>
    <w:rsid w:val="004B4201"/>
    <w:rsid w:val="004C0535"/>
    <w:rsid w:val="004C434A"/>
    <w:rsid w:val="004D44AB"/>
    <w:rsid w:val="004D71F3"/>
    <w:rsid w:val="004E3DB5"/>
    <w:rsid w:val="004E7F92"/>
    <w:rsid w:val="004F0A28"/>
    <w:rsid w:val="00500C38"/>
    <w:rsid w:val="00504D5D"/>
    <w:rsid w:val="0050691B"/>
    <w:rsid w:val="0050710B"/>
    <w:rsid w:val="00507D8D"/>
    <w:rsid w:val="00523982"/>
    <w:rsid w:val="005239FE"/>
    <w:rsid w:val="00525154"/>
    <w:rsid w:val="00526F8E"/>
    <w:rsid w:val="00534679"/>
    <w:rsid w:val="00535F7E"/>
    <w:rsid w:val="0054275D"/>
    <w:rsid w:val="00554869"/>
    <w:rsid w:val="00555AA0"/>
    <w:rsid w:val="00573DFB"/>
    <w:rsid w:val="005744EC"/>
    <w:rsid w:val="00592D69"/>
    <w:rsid w:val="0059569A"/>
    <w:rsid w:val="005B00C6"/>
    <w:rsid w:val="005B2259"/>
    <w:rsid w:val="005B5FA7"/>
    <w:rsid w:val="005C6015"/>
    <w:rsid w:val="005D350E"/>
    <w:rsid w:val="005F56C9"/>
    <w:rsid w:val="005F6A22"/>
    <w:rsid w:val="00606A27"/>
    <w:rsid w:val="00614910"/>
    <w:rsid w:val="006170A8"/>
    <w:rsid w:val="00624147"/>
    <w:rsid w:val="006264AB"/>
    <w:rsid w:val="00636B11"/>
    <w:rsid w:val="00636C8B"/>
    <w:rsid w:val="006401A4"/>
    <w:rsid w:val="006404A3"/>
    <w:rsid w:val="006408DF"/>
    <w:rsid w:val="00642923"/>
    <w:rsid w:val="006433A0"/>
    <w:rsid w:val="00645C97"/>
    <w:rsid w:val="00647F23"/>
    <w:rsid w:val="00654990"/>
    <w:rsid w:val="00655883"/>
    <w:rsid w:val="00664D31"/>
    <w:rsid w:val="00666E51"/>
    <w:rsid w:val="006761E7"/>
    <w:rsid w:val="0067637B"/>
    <w:rsid w:val="006775C3"/>
    <w:rsid w:val="00681204"/>
    <w:rsid w:val="006A2097"/>
    <w:rsid w:val="006B19BE"/>
    <w:rsid w:val="006C4237"/>
    <w:rsid w:val="006C4C42"/>
    <w:rsid w:val="006C6049"/>
    <w:rsid w:val="006C62E6"/>
    <w:rsid w:val="006F52BF"/>
    <w:rsid w:val="00703C75"/>
    <w:rsid w:val="00705F16"/>
    <w:rsid w:val="00720957"/>
    <w:rsid w:val="00723746"/>
    <w:rsid w:val="007256EE"/>
    <w:rsid w:val="007258A0"/>
    <w:rsid w:val="00727E68"/>
    <w:rsid w:val="00736B05"/>
    <w:rsid w:val="0075761F"/>
    <w:rsid w:val="007726B9"/>
    <w:rsid w:val="0077618E"/>
    <w:rsid w:val="007862A2"/>
    <w:rsid w:val="0078787A"/>
    <w:rsid w:val="007A11BC"/>
    <w:rsid w:val="007A39FC"/>
    <w:rsid w:val="007B3D82"/>
    <w:rsid w:val="007B7E5E"/>
    <w:rsid w:val="007C502A"/>
    <w:rsid w:val="007D1711"/>
    <w:rsid w:val="007D1B0B"/>
    <w:rsid w:val="007D4B1E"/>
    <w:rsid w:val="007E0D78"/>
    <w:rsid w:val="007E4E26"/>
    <w:rsid w:val="007E7603"/>
    <w:rsid w:val="007F2C1F"/>
    <w:rsid w:val="007F5780"/>
    <w:rsid w:val="00801AB3"/>
    <w:rsid w:val="00810231"/>
    <w:rsid w:val="008167F3"/>
    <w:rsid w:val="00835BD1"/>
    <w:rsid w:val="008456DD"/>
    <w:rsid w:val="008561D4"/>
    <w:rsid w:val="00863541"/>
    <w:rsid w:val="0087304A"/>
    <w:rsid w:val="0088270C"/>
    <w:rsid w:val="00882885"/>
    <w:rsid w:val="008858A6"/>
    <w:rsid w:val="008868DA"/>
    <w:rsid w:val="00886A2F"/>
    <w:rsid w:val="00895858"/>
    <w:rsid w:val="008A178C"/>
    <w:rsid w:val="008A4646"/>
    <w:rsid w:val="008A4AF1"/>
    <w:rsid w:val="008A4F81"/>
    <w:rsid w:val="008B0F63"/>
    <w:rsid w:val="008B1FDD"/>
    <w:rsid w:val="008B7E6E"/>
    <w:rsid w:val="008C0DF9"/>
    <w:rsid w:val="008D5CE1"/>
    <w:rsid w:val="008D6755"/>
    <w:rsid w:val="008E01F4"/>
    <w:rsid w:val="008E2733"/>
    <w:rsid w:val="008E58C6"/>
    <w:rsid w:val="008E5AB6"/>
    <w:rsid w:val="008F2A3C"/>
    <w:rsid w:val="008F37ED"/>
    <w:rsid w:val="008F6605"/>
    <w:rsid w:val="009025EB"/>
    <w:rsid w:val="0090563D"/>
    <w:rsid w:val="00907F97"/>
    <w:rsid w:val="00921D6F"/>
    <w:rsid w:val="0093488D"/>
    <w:rsid w:val="00944B56"/>
    <w:rsid w:val="00973566"/>
    <w:rsid w:val="0097549F"/>
    <w:rsid w:val="00977634"/>
    <w:rsid w:val="009A3954"/>
    <w:rsid w:val="009B288D"/>
    <w:rsid w:val="009B2F10"/>
    <w:rsid w:val="009B3B2C"/>
    <w:rsid w:val="009E4A7F"/>
    <w:rsid w:val="009E7046"/>
    <w:rsid w:val="009F3DF9"/>
    <w:rsid w:val="00A14B49"/>
    <w:rsid w:val="00A232EA"/>
    <w:rsid w:val="00A26987"/>
    <w:rsid w:val="00A272C6"/>
    <w:rsid w:val="00A346B0"/>
    <w:rsid w:val="00A356C2"/>
    <w:rsid w:val="00A37744"/>
    <w:rsid w:val="00A4411A"/>
    <w:rsid w:val="00A4725E"/>
    <w:rsid w:val="00A4779A"/>
    <w:rsid w:val="00A54513"/>
    <w:rsid w:val="00A61240"/>
    <w:rsid w:val="00A624EE"/>
    <w:rsid w:val="00A63E38"/>
    <w:rsid w:val="00A71BD9"/>
    <w:rsid w:val="00A75C9F"/>
    <w:rsid w:val="00A90FE0"/>
    <w:rsid w:val="00A91A61"/>
    <w:rsid w:val="00AA0116"/>
    <w:rsid w:val="00AB5169"/>
    <w:rsid w:val="00AE1750"/>
    <w:rsid w:val="00AF168F"/>
    <w:rsid w:val="00B000BB"/>
    <w:rsid w:val="00B107DD"/>
    <w:rsid w:val="00B131EB"/>
    <w:rsid w:val="00B14CE1"/>
    <w:rsid w:val="00B214F3"/>
    <w:rsid w:val="00B27C2A"/>
    <w:rsid w:val="00B35291"/>
    <w:rsid w:val="00B42681"/>
    <w:rsid w:val="00B4531E"/>
    <w:rsid w:val="00B47C79"/>
    <w:rsid w:val="00B62BA9"/>
    <w:rsid w:val="00B976CD"/>
    <w:rsid w:val="00BB7A88"/>
    <w:rsid w:val="00BC62E9"/>
    <w:rsid w:val="00BD1278"/>
    <w:rsid w:val="00BD2A50"/>
    <w:rsid w:val="00BD7FEC"/>
    <w:rsid w:val="00BE037B"/>
    <w:rsid w:val="00BE4330"/>
    <w:rsid w:val="00BE66F5"/>
    <w:rsid w:val="00BF0919"/>
    <w:rsid w:val="00C13D93"/>
    <w:rsid w:val="00C20D62"/>
    <w:rsid w:val="00C415C3"/>
    <w:rsid w:val="00C4388B"/>
    <w:rsid w:val="00C534DE"/>
    <w:rsid w:val="00C53AD8"/>
    <w:rsid w:val="00C66111"/>
    <w:rsid w:val="00C670D0"/>
    <w:rsid w:val="00C70B81"/>
    <w:rsid w:val="00C81E21"/>
    <w:rsid w:val="00C908E3"/>
    <w:rsid w:val="00C90D35"/>
    <w:rsid w:val="00C94FD8"/>
    <w:rsid w:val="00C95674"/>
    <w:rsid w:val="00CA1C8A"/>
    <w:rsid w:val="00CA5169"/>
    <w:rsid w:val="00CB75EC"/>
    <w:rsid w:val="00CC49EF"/>
    <w:rsid w:val="00CC56AC"/>
    <w:rsid w:val="00CD5436"/>
    <w:rsid w:val="00CD7436"/>
    <w:rsid w:val="00CE193B"/>
    <w:rsid w:val="00CE2CA1"/>
    <w:rsid w:val="00CE7AB6"/>
    <w:rsid w:val="00D03C46"/>
    <w:rsid w:val="00D065D2"/>
    <w:rsid w:val="00D615BD"/>
    <w:rsid w:val="00D701BB"/>
    <w:rsid w:val="00D71112"/>
    <w:rsid w:val="00D73AEC"/>
    <w:rsid w:val="00D81EB6"/>
    <w:rsid w:val="00DA1493"/>
    <w:rsid w:val="00DA4406"/>
    <w:rsid w:val="00DB19E2"/>
    <w:rsid w:val="00DC02A5"/>
    <w:rsid w:val="00DC0C62"/>
    <w:rsid w:val="00DC10C1"/>
    <w:rsid w:val="00DC1163"/>
    <w:rsid w:val="00DC39E1"/>
    <w:rsid w:val="00DD1C2C"/>
    <w:rsid w:val="00DE0071"/>
    <w:rsid w:val="00DE0075"/>
    <w:rsid w:val="00DE6AB5"/>
    <w:rsid w:val="00E104CC"/>
    <w:rsid w:val="00E117C7"/>
    <w:rsid w:val="00E1326A"/>
    <w:rsid w:val="00E214C8"/>
    <w:rsid w:val="00E253BA"/>
    <w:rsid w:val="00E259B9"/>
    <w:rsid w:val="00E319BE"/>
    <w:rsid w:val="00E42BE3"/>
    <w:rsid w:val="00E441F0"/>
    <w:rsid w:val="00E5141C"/>
    <w:rsid w:val="00E542A0"/>
    <w:rsid w:val="00E553B9"/>
    <w:rsid w:val="00E6195A"/>
    <w:rsid w:val="00E6280A"/>
    <w:rsid w:val="00E81283"/>
    <w:rsid w:val="00E85DA0"/>
    <w:rsid w:val="00E9058C"/>
    <w:rsid w:val="00EA3BF9"/>
    <w:rsid w:val="00EC260E"/>
    <w:rsid w:val="00EC5526"/>
    <w:rsid w:val="00EC74CC"/>
    <w:rsid w:val="00ED79B0"/>
    <w:rsid w:val="00EE1B48"/>
    <w:rsid w:val="00EE1F63"/>
    <w:rsid w:val="00EF6F24"/>
    <w:rsid w:val="00EF7C88"/>
    <w:rsid w:val="00F111F2"/>
    <w:rsid w:val="00F246A1"/>
    <w:rsid w:val="00F25316"/>
    <w:rsid w:val="00F37E7A"/>
    <w:rsid w:val="00F424DE"/>
    <w:rsid w:val="00F44D20"/>
    <w:rsid w:val="00F45FC2"/>
    <w:rsid w:val="00F52C3C"/>
    <w:rsid w:val="00F57BEA"/>
    <w:rsid w:val="00F6387C"/>
    <w:rsid w:val="00F715C8"/>
    <w:rsid w:val="00F72660"/>
    <w:rsid w:val="00F7435E"/>
    <w:rsid w:val="00F75CF5"/>
    <w:rsid w:val="00F76309"/>
    <w:rsid w:val="00F8095E"/>
    <w:rsid w:val="00F835BD"/>
    <w:rsid w:val="00F87C63"/>
    <w:rsid w:val="00FA3EEE"/>
    <w:rsid w:val="00FA5383"/>
    <w:rsid w:val="00FA6F8F"/>
    <w:rsid w:val="00FC390F"/>
    <w:rsid w:val="00FC7BB1"/>
    <w:rsid w:val="00FD35C8"/>
    <w:rsid w:val="00FD4F88"/>
    <w:rsid w:val="00FF01D3"/>
    <w:rsid w:val="00FF06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8BDE01"/>
  <w15:chartTrackingRefBased/>
  <w15:docId w15:val="{0161DFD6-5461-4CD3-831A-0D8BC275F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1"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4C7F"/>
    <w:pPr>
      <w:spacing w:after="160" w:line="259" w:lineRule="auto"/>
    </w:pPr>
    <w:rPr>
      <w:sz w:val="22"/>
      <w:szCs w:val="22"/>
    </w:rPr>
  </w:style>
  <w:style w:type="paragraph" w:styleId="Heading1">
    <w:name w:val="heading 1"/>
    <w:next w:val="Body"/>
    <w:link w:val="Heading1Char"/>
    <w:qFormat/>
    <w:rsid w:val="00E9058C"/>
    <w:pPr>
      <w:keepNext/>
      <w:spacing w:before="240" w:after="120"/>
      <w:outlineLvl w:val="0"/>
    </w:pPr>
    <w:rPr>
      <w:rFonts w:asciiTheme="majorHAnsi" w:eastAsiaTheme="majorEastAsia" w:hAnsiTheme="majorHAnsi" w:cstheme="majorBidi"/>
      <w:color w:val="2E74B5" w:themeColor="accent5" w:themeShade="BF"/>
      <w:sz w:val="44"/>
      <w:szCs w:val="48"/>
    </w:rPr>
  </w:style>
  <w:style w:type="paragraph" w:styleId="Heading2">
    <w:name w:val="heading 2"/>
    <w:basedOn w:val="Heading1"/>
    <w:next w:val="Body"/>
    <w:link w:val="Heading2Char"/>
    <w:unhideWhenUsed/>
    <w:qFormat/>
    <w:rsid w:val="00174C7F"/>
    <w:pPr>
      <w:outlineLvl w:val="1"/>
    </w:pPr>
    <w:rPr>
      <w:sz w:val="36"/>
    </w:rPr>
  </w:style>
  <w:style w:type="paragraph" w:styleId="Heading3">
    <w:name w:val="heading 3"/>
    <w:next w:val="Body"/>
    <w:link w:val="Heading3Char"/>
    <w:unhideWhenUsed/>
    <w:qFormat/>
    <w:rsid w:val="00174C7F"/>
    <w:pPr>
      <w:keepNext/>
      <w:keepLines/>
      <w:spacing w:before="240" w:after="100" w:line="259" w:lineRule="auto"/>
      <w:outlineLvl w:val="2"/>
    </w:pPr>
    <w:rPr>
      <w:rFonts w:asciiTheme="majorHAnsi" w:eastAsiaTheme="majorEastAsia" w:hAnsiTheme="majorHAnsi" w:cstheme="majorBidi"/>
      <w:sz w:val="36"/>
      <w:szCs w:val="36"/>
    </w:rPr>
  </w:style>
  <w:style w:type="paragraph" w:styleId="Heading4">
    <w:name w:val="heading 4"/>
    <w:next w:val="Body"/>
    <w:link w:val="Heading4Char"/>
    <w:unhideWhenUsed/>
    <w:qFormat/>
    <w:rsid w:val="00174C7F"/>
    <w:pPr>
      <w:keepNext/>
      <w:keepLines/>
      <w:spacing w:before="240" w:after="100" w:line="259" w:lineRule="auto"/>
      <w:outlineLvl w:val="3"/>
    </w:pPr>
    <w:rPr>
      <w:rFonts w:asciiTheme="majorHAnsi" w:eastAsiaTheme="majorEastAsia" w:hAnsiTheme="majorHAnsi" w:cstheme="majorBidi"/>
      <w:bCs/>
      <w:iCs/>
      <w:sz w:val="32"/>
      <w:szCs w:val="32"/>
    </w:rPr>
  </w:style>
  <w:style w:type="paragraph" w:styleId="Heading5">
    <w:name w:val="heading 5"/>
    <w:next w:val="Normal"/>
    <w:link w:val="Heading5Char"/>
    <w:unhideWhenUsed/>
    <w:qFormat/>
    <w:rsid w:val="00174C7F"/>
    <w:pPr>
      <w:keepNext/>
      <w:keepLines/>
      <w:widowControl w:val="0"/>
      <w:spacing w:before="240" w:after="160" w:line="259" w:lineRule="auto"/>
      <w:outlineLvl w:val="4"/>
    </w:pPr>
    <w:rPr>
      <w:rFonts w:asciiTheme="majorHAnsi" w:eastAsiaTheme="majorEastAsia" w:hAnsiTheme="majorHAnsi" w:cstheme="majorBidi"/>
      <w:bCs/>
      <w:sz w:val="28"/>
      <w:szCs w:val="28"/>
    </w:rPr>
  </w:style>
  <w:style w:type="paragraph" w:styleId="Heading6">
    <w:name w:val="heading 6"/>
    <w:basedOn w:val="Normal"/>
    <w:next w:val="Normal"/>
    <w:link w:val="Heading6Char"/>
    <w:qFormat/>
    <w:rsid w:val="00174C7F"/>
    <w:pPr>
      <w:spacing w:line="240" w:lineRule="auto"/>
      <w:jc w:val="both"/>
      <w:outlineLvl w:val="5"/>
    </w:pPr>
    <w:rPr>
      <w:rFonts w:asciiTheme="majorHAnsi" w:eastAsia="Times New Roman" w:hAnsiTheme="majorHAnsi" w:cs="Times New Roman"/>
      <w:bCs/>
      <w:szCs w:val="20"/>
      <w:u w:val="single"/>
    </w:rPr>
  </w:style>
  <w:style w:type="paragraph" w:styleId="Heading7">
    <w:name w:val="heading 7"/>
    <w:basedOn w:val="Normal"/>
    <w:next w:val="Normal"/>
    <w:link w:val="Heading7Char"/>
    <w:qFormat/>
    <w:rsid w:val="00174C7F"/>
    <w:pPr>
      <w:keepNext/>
      <w:keepLines/>
      <w:widowControl w:val="0"/>
      <w:spacing w:line="240" w:lineRule="auto"/>
      <w:jc w:val="both"/>
      <w:outlineLvl w:val="6"/>
    </w:pPr>
    <w:rPr>
      <w:rFonts w:asciiTheme="majorHAnsi" w:eastAsia="Times New Roman" w:hAnsiTheme="majorHAnsi" w:cs="Times New Roman"/>
      <w:i/>
      <w:szCs w:val="20"/>
    </w:rPr>
  </w:style>
  <w:style w:type="paragraph" w:styleId="Heading8">
    <w:name w:val="heading 8"/>
    <w:basedOn w:val="Normal"/>
    <w:next w:val="Normal"/>
    <w:link w:val="Heading8Char"/>
    <w:qFormat/>
    <w:rsid w:val="00174C7F"/>
    <w:pPr>
      <w:spacing w:line="240" w:lineRule="auto"/>
      <w:ind w:left="720"/>
      <w:jc w:val="both"/>
      <w:outlineLvl w:val="7"/>
    </w:pPr>
    <w:rPr>
      <w:rFonts w:ascii="Helvetica" w:eastAsia="Times New Roman" w:hAnsi="Helvetica" w:cs="Times New Roman"/>
      <w:i/>
      <w:szCs w:val="20"/>
    </w:rPr>
  </w:style>
  <w:style w:type="paragraph" w:styleId="Heading9">
    <w:name w:val="heading 9"/>
    <w:next w:val="Normal"/>
    <w:link w:val="Heading9Char"/>
    <w:uiPriority w:val="9"/>
    <w:unhideWhenUsed/>
    <w:rsid w:val="00174C7F"/>
    <w:pPr>
      <w:keepNext/>
      <w:keepLines/>
      <w:widowControl w:val="0"/>
      <w:spacing w:after="160" w:line="259" w:lineRule="auto"/>
      <w:outlineLvl w:val="8"/>
    </w:pPr>
    <w:rPr>
      <w:rFonts w:ascii="Calibri Light" w:eastAsiaTheme="majorEastAsia" w:hAnsi="Calibri Light" w:cstheme="majorBidi"/>
      <w:b/>
      <w:iCs/>
      <w:sz w:val="22"/>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LetterBody">
    <w:name w:val="Letter_Body"/>
    <w:qFormat/>
    <w:rsid w:val="00174C7F"/>
    <w:pPr>
      <w:spacing w:after="160" w:line="259" w:lineRule="auto"/>
      <w:jc w:val="both"/>
    </w:pPr>
    <w:rPr>
      <w:rFonts w:asciiTheme="majorHAnsi" w:hAnsiTheme="majorHAnsi"/>
      <w:sz w:val="22"/>
      <w:szCs w:val="20"/>
    </w:rPr>
  </w:style>
  <w:style w:type="character" w:styleId="CommentReference">
    <w:name w:val="annotation reference"/>
    <w:basedOn w:val="DefaultParagraphFont"/>
    <w:uiPriority w:val="99"/>
    <w:unhideWhenUsed/>
    <w:rsid w:val="00174C7F"/>
    <w:rPr>
      <w:sz w:val="16"/>
      <w:szCs w:val="16"/>
    </w:rPr>
  </w:style>
  <w:style w:type="paragraph" w:styleId="CommentText">
    <w:name w:val="annotation text"/>
    <w:basedOn w:val="Normal"/>
    <w:link w:val="CommentTextChar"/>
    <w:uiPriority w:val="99"/>
    <w:unhideWhenUsed/>
    <w:rsid w:val="00174C7F"/>
    <w:pPr>
      <w:spacing w:line="240" w:lineRule="auto"/>
    </w:pPr>
    <w:rPr>
      <w:sz w:val="20"/>
      <w:szCs w:val="20"/>
    </w:rPr>
  </w:style>
  <w:style w:type="character" w:customStyle="1" w:styleId="CommentTextChar">
    <w:name w:val="Comment Text Char"/>
    <w:basedOn w:val="DefaultParagraphFont"/>
    <w:link w:val="CommentText"/>
    <w:uiPriority w:val="99"/>
    <w:rsid w:val="00174C7F"/>
    <w:rPr>
      <w:sz w:val="20"/>
      <w:szCs w:val="20"/>
    </w:rPr>
  </w:style>
  <w:style w:type="paragraph" w:styleId="CommentSubject">
    <w:name w:val="annotation subject"/>
    <w:basedOn w:val="CommentText"/>
    <w:next w:val="CommentText"/>
    <w:link w:val="CommentSubjectChar"/>
    <w:semiHidden/>
    <w:unhideWhenUsed/>
    <w:rsid w:val="00174C7F"/>
    <w:rPr>
      <w:b/>
      <w:bCs/>
    </w:rPr>
  </w:style>
  <w:style w:type="character" w:customStyle="1" w:styleId="CommentSubjectChar">
    <w:name w:val="Comment Subject Char"/>
    <w:basedOn w:val="CommentTextChar"/>
    <w:link w:val="CommentSubject"/>
    <w:semiHidden/>
    <w:rsid w:val="00174C7F"/>
    <w:rPr>
      <w:b/>
      <w:bCs/>
      <w:sz w:val="20"/>
      <w:szCs w:val="20"/>
    </w:rPr>
  </w:style>
  <w:style w:type="paragraph" w:styleId="BalloonText">
    <w:name w:val="Balloon Text"/>
    <w:basedOn w:val="Normal"/>
    <w:link w:val="BalloonTextChar"/>
    <w:semiHidden/>
    <w:unhideWhenUsed/>
    <w:rsid w:val="00174C7F"/>
    <w:pPr>
      <w:spacing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174C7F"/>
    <w:rPr>
      <w:rFonts w:ascii="Segoe UI" w:hAnsi="Segoe UI" w:cs="Segoe UI"/>
      <w:sz w:val="18"/>
      <w:szCs w:val="18"/>
    </w:rPr>
  </w:style>
  <w:style w:type="paragraph" w:styleId="Revision">
    <w:name w:val="Revision"/>
    <w:hidden/>
    <w:uiPriority w:val="99"/>
    <w:semiHidden/>
    <w:rsid w:val="00174C7F"/>
    <w:rPr>
      <w:rFonts w:ascii="Arial" w:hAnsi="Arial"/>
      <w:sz w:val="20"/>
      <w:szCs w:val="22"/>
    </w:rPr>
  </w:style>
  <w:style w:type="paragraph" w:styleId="ListParagraph">
    <w:name w:val="List Paragraph"/>
    <w:aliases w:val="x-List Paragraph"/>
    <w:basedOn w:val="Normal"/>
    <w:uiPriority w:val="34"/>
    <w:qFormat/>
    <w:rsid w:val="00174C7F"/>
    <w:pPr>
      <w:spacing w:after="200" w:line="276" w:lineRule="auto"/>
      <w:ind w:left="720"/>
      <w:contextualSpacing/>
    </w:pPr>
  </w:style>
  <w:style w:type="paragraph" w:customStyle="1" w:styleId="LetterBullet1">
    <w:name w:val="Letter_Bullet1"/>
    <w:qFormat/>
    <w:rsid w:val="00174C7F"/>
    <w:pPr>
      <w:keepNext/>
      <w:keepLines/>
      <w:widowControl w:val="0"/>
      <w:numPr>
        <w:numId w:val="50"/>
      </w:numPr>
      <w:spacing w:after="160" w:line="259" w:lineRule="auto"/>
      <w:jc w:val="both"/>
    </w:pPr>
    <w:rPr>
      <w:rFonts w:asciiTheme="majorHAnsi" w:eastAsia="Calibri" w:hAnsiTheme="majorHAnsi" w:cs="Times New Roman"/>
      <w:sz w:val="22"/>
      <w:szCs w:val="20"/>
    </w:rPr>
  </w:style>
  <w:style w:type="paragraph" w:customStyle="1" w:styleId="LetterBullet1Comp">
    <w:name w:val="Letter_Bullet1_Comp"/>
    <w:basedOn w:val="LetterBullet1"/>
    <w:qFormat/>
    <w:rsid w:val="00174C7F"/>
    <w:pPr>
      <w:numPr>
        <w:ilvl w:val="1"/>
      </w:numPr>
      <w:spacing w:after="0"/>
    </w:pPr>
  </w:style>
  <w:style w:type="paragraph" w:customStyle="1" w:styleId="LetterBodyKWN">
    <w:name w:val="Letter_Body_KWN"/>
    <w:basedOn w:val="LetterBody"/>
    <w:qFormat/>
    <w:rsid w:val="00174C7F"/>
    <w:pPr>
      <w:keepNext/>
      <w:keepLines/>
      <w:widowControl w:val="0"/>
    </w:pPr>
  </w:style>
  <w:style w:type="paragraph" w:styleId="Header">
    <w:name w:val="header"/>
    <w:aliases w:val="x-Header"/>
    <w:basedOn w:val="Normal"/>
    <w:link w:val="HeaderChar"/>
    <w:uiPriority w:val="99"/>
    <w:unhideWhenUsed/>
    <w:rsid w:val="00174C7F"/>
    <w:pPr>
      <w:tabs>
        <w:tab w:val="center" w:pos="4680"/>
        <w:tab w:val="right" w:pos="9360"/>
      </w:tabs>
      <w:spacing w:after="0" w:line="240" w:lineRule="auto"/>
    </w:pPr>
  </w:style>
  <w:style w:type="character" w:customStyle="1" w:styleId="HeaderChar">
    <w:name w:val="Header Char"/>
    <w:aliases w:val="x-Header Char"/>
    <w:basedOn w:val="DefaultParagraphFont"/>
    <w:link w:val="Header"/>
    <w:uiPriority w:val="99"/>
    <w:rsid w:val="00174C7F"/>
    <w:rPr>
      <w:sz w:val="22"/>
      <w:szCs w:val="22"/>
    </w:rPr>
  </w:style>
  <w:style w:type="paragraph" w:styleId="Footer">
    <w:name w:val="footer"/>
    <w:aliases w:val="x-Footer"/>
    <w:link w:val="FooterChar"/>
    <w:uiPriority w:val="99"/>
    <w:unhideWhenUsed/>
    <w:rsid w:val="00174C7F"/>
    <w:pPr>
      <w:pBdr>
        <w:top w:val="single" w:sz="4" w:space="1" w:color="auto"/>
      </w:pBdr>
      <w:tabs>
        <w:tab w:val="center" w:pos="4500"/>
        <w:tab w:val="right" w:pos="9000"/>
      </w:tabs>
    </w:pPr>
    <w:rPr>
      <w:i/>
      <w:sz w:val="18"/>
      <w:szCs w:val="22"/>
    </w:rPr>
  </w:style>
  <w:style w:type="character" w:customStyle="1" w:styleId="FooterChar">
    <w:name w:val="Footer Char"/>
    <w:aliases w:val="x-Footer Char"/>
    <w:basedOn w:val="DefaultParagraphFont"/>
    <w:link w:val="Footer"/>
    <w:uiPriority w:val="99"/>
    <w:rsid w:val="00174C7F"/>
    <w:rPr>
      <w:i/>
      <w:sz w:val="18"/>
      <w:szCs w:val="22"/>
    </w:rPr>
  </w:style>
  <w:style w:type="paragraph" w:customStyle="1" w:styleId="LetterFooter">
    <w:name w:val="Letter_Footer"/>
    <w:basedOn w:val="Footer"/>
    <w:qFormat/>
    <w:rsid w:val="00174C7F"/>
    <w:pPr>
      <w:pBdr>
        <w:top w:val="none" w:sz="0" w:space="0" w:color="auto"/>
      </w:pBdr>
      <w:tabs>
        <w:tab w:val="clear" w:pos="4500"/>
        <w:tab w:val="clear" w:pos="9000"/>
        <w:tab w:val="center" w:pos="4680"/>
        <w:tab w:val="right" w:pos="9360"/>
      </w:tabs>
      <w:spacing w:before="40"/>
      <w:jc w:val="center"/>
    </w:pPr>
    <w:rPr>
      <w:rFonts w:asciiTheme="majorHAnsi" w:eastAsia="Times New Roman" w:hAnsiTheme="majorHAnsi" w:cs="Times New Roman"/>
      <w:i w:val="0"/>
      <w:sz w:val="22"/>
      <w:szCs w:val="24"/>
    </w:rPr>
  </w:style>
  <w:style w:type="paragraph" w:customStyle="1" w:styleId="BodyKWN">
    <w:name w:val="Body_KWN"/>
    <w:qFormat/>
    <w:rsid w:val="00174C7F"/>
    <w:pPr>
      <w:keepNext/>
      <w:keepLines/>
      <w:spacing w:before="160" w:after="160" w:line="259" w:lineRule="auto"/>
    </w:pPr>
    <w:rPr>
      <w:sz w:val="22"/>
      <w:szCs w:val="22"/>
    </w:rPr>
  </w:style>
  <w:style w:type="character" w:styleId="Strong">
    <w:name w:val="Strong"/>
    <w:aliases w:val="c-Loud"/>
    <w:basedOn w:val="DefaultParagraphFont"/>
    <w:uiPriority w:val="1"/>
    <w:qFormat/>
    <w:rsid w:val="00174C7F"/>
    <w:rPr>
      <w:b/>
      <w:bCs/>
    </w:rPr>
  </w:style>
  <w:style w:type="character" w:styleId="Hyperlink">
    <w:name w:val="Hyperlink"/>
    <w:aliases w:val="c-Hyperlink"/>
    <w:basedOn w:val="DefaultParagraphFont"/>
    <w:uiPriority w:val="99"/>
    <w:unhideWhenUsed/>
    <w:rsid w:val="00174C7F"/>
    <w:rPr>
      <w:color w:val="0563C1" w:themeColor="hyperlink"/>
      <w:u w:val="single"/>
    </w:rPr>
  </w:style>
  <w:style w:type="character" w:customStyle="1" w:styleId="c-TBD">
    <w:name w:val="c-TBD"/>
    <w:uiPriority w:val="1"/>
    <w:qFormat/>
    <w:rsid w:val="0021715F"/>
    <w:rPr>
      <w:bdr w:val="none" w:sz="0" w:space="0" w:color="auto"/>
      <w:shd w:val="clear" w:color="auto" w:fill="FFFF00"/>
    </w:rPr>
  </w:style>
  <w:style w:type="table" w:styleId="TableGrid">
    <w:name w:val="Table Grid"/>
    <w:aliases w:val="KLA_Table_Banded"/>
    <w:basedOn w:val="TableNormal"/>
    <w:uiPriority w:val="39"/>
    <w:rsid w:val="00174C7F"/>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174C7F"/>
    <w:rPr>
      <w:rFonts w:asciiTheme="majorHAnsi" w:eastAsiaTheme="majorEastAsia" w:hAnsiTheme="majorHAnsi" w:cstheme="majorBidi"/>
      <w:bCs/>
      <w:iCs/>
      <w:sz w:val="32"/>
      <w:szCs w:val="32"/>
    </w:rPr>
  </w:style>
  <w:style w:type="paragraph" w:customStyle="1" w:styleId="Body">
    <w:name w:val="Body"/>
    <w:qFormat/>
    <w:rsid w:val="00174C7F"/>
    <w:pPr>
      <w:spacing w:before="160" w:after="160" w:line="259" w:lineRule="auto"/>
    </w:pPr>
    <w:rPr>
      <w:sz w:val="22"/>
      <w:szCs w:val="22"/>
    </w:rPr>
  </w:style>
  <w:style w:type="paragraph" w:styleId="Caption">
    <w:name w:val="caption"/>
    <w:basedOn w:val="Normal"/>
    <w:next w:val="Normal"/>
    <w:uiPriority w:val="35"/>
    <w:unhideWhenUsed/>
    <w:qFormat/>
    <w:rsid w:val="00174C7F"/>
    <w:pPr>
      <w:spacing w:after="200" w:line="240" w:lineRule="auto"/>
    </w:pPr>
    <w:rPr>
      <w:i/>
      <w:iCs/>
      <w:color w:val="44546A" w:themeColor="text2"/>
      <w:sz w:val="18"/>
      <w:szCs w:val="18"/>
    </w:rPr>
  </w:style>
  <w:style w:type="paragraph" w:customStyle="1" w:styleId="Bullet1">
    <w:name w:val="Bullet1"/>
    <w:qFormat/>
    <w:rsid w:val="00174C7F"/>
    <w:pPr>
      <w:keepNext/>
      <w:keepLines/>
      <w:widowControl w:val="0"/>
      <w:numPr>
        <w:numId w:val="31"/>
      </w:numPr>
      <w:spacing w:after="160" w:line="259" w:lineRule="auto"/>
    </w:pPr>
    <w:rPr>
      <w:sz w:val="22"/>
      <w:szCs w:val="22"/>
    </w:rPr>
  </w:style>
  <w:style w:type="paragraph" w:customStyle="1" w:styleId="Bullet1Last">
    <w:name w:val="Bullet1_Last"/>
    <w:basedOn w:val="Bullet1"/>
    <w:next w:val="Body"/>
    <w:qFormat/>
    <w:rsid w:val="00174C7F"/>
    <w:pPr>
      <w:keepNext w:val="0"/>
    </w:pPr>
  </w:style>
  <w:style w:type="character" w:customStyle="1" w:styleId="c-Response">
    <w:name w:val="c-Response"/>
    <w:uiPriority w:val="1"/>
    <w:qFormat/>
    <w:rsid w:val="00174C7F"/>
    <w:rPr>
      <w:color w:val="2F5496" w:themeColor="accent1" w:themeShade="BF"/>
    </w:rPr>
  </w:style>
  <w:style w:type="paragraph" w:customStyle="1" w:styleId="Bullet1Comp">
    <w:name w:val="Bullet1_Comp"/>
    <w:basedOn w:val="Bullet1"/>
    <w:qFormat/>
    <w:rsid w:val="00174C7F"/>
    <w:pPr>
      <w:numPr>
        <w:ilvl w:val="1"/>
      </w:numPr>
      <w:spacing w:after="60"/>
    </w:pPr>
  </w:style>
  <w:style w:type="paragraph" w:styleId="ListNumber">
    <w:name w:val="List Number"/>
    <w:aliases w:val="x-List Number,DFS List Number,OL,Ln1,n1,N1, DFS OL"/>
    <w:basedOn w:val="Normal"/>
    <w:uiPriority w:val="99"/>
    <w:rsid w:val="00174C7F"/>
    <w:pPr>
      <w:numPr>
        <w:numId w:val="9"/>
      </w:numPr>
      <w:spacing w:after="0" w:line="240" w:lineRule="auto"/>
    </w:pPr>
    <w:rPr>
      <w:rFonts w:ascii="Arial" w:eastAsia="Times New Roman" w:hAnsi="Arial" w:cs="Times New Roman"/>
      <w:sz w:val="20"/>
      <w:szCs w:val="20"/>
    </w:rPr>
  </w:style>
  <w:style w:type="character" w:customStyle="1" w:styleId="Heading1Char">
    <w:name w:val="Heading 1 Char"/>
    <w:basedOn w:val="DefaultParagraphFont"/>
    <w:link w:val="Heading1"/>
    <w:rsid w:val="00E9058C"/>
    <w:rPr>
      <w:rFonts w:asciiTheme="majorHAnsi" w:eastAsiaTheme="majorEastAsia" w:hAnsiTheme="majorHAnsi" w:cstheme="majorBidi"/>
      <w:color w:val="2E74B5" w:themeColor="accent5" w:themeShade="BF"/>
      <w:sz w:val="44"/>
      <w:szCs w:val="48"/>
    </w:rPr>
  </w:style>
  <w:style w:type="paragraph" w:customStyle="1" w:styleId="FigNumCenter">
    <w:name w:val="FigNum_Center"/>
    <w:basedOn w:val="Caption"/>
    <w:next w:val="FigInsertCenter"/>
    <w:qFormat/>
    <w:rsid w:val="00174C7F"/>
    <w:pPr>
      <w:keepNext/>
      <w:keepLines/>
      <w:spacing w:after="160"/>
      <w:jc w:val="center"/>
    </w:pPr>
    <w:rPr>
      <w:b/>
      <w:i w:val="0"/>
      <w:color w:val="auto"/>
      <w:sz w:val="22"/>
      <w:szCs w:val="22"/>
    </w:rPr>
  </w:style>
  <w:style w:type="paragraph" w:customStyle="1" w:styleId="FigInsertCenter">
    <w:name w:val="Fig_Insert_Center"/>
    <w:next w:val="Body"/>
    <w:qFormat/>
    <w:rsid w:val="00174C7F"/>
    <w:pPr>
      <w:spacing w:after="200" w:line="259" w:lineRule="auto"/>
      <w:jc w:val="center"/>
    </w:pPr>
    <w:rPr>
      <w:sz w:val="22"/>
      <w:szCs w:val="22"/>
    </w:rPr>
  </w:style>
  <w:style w:type="paragraph" w:customStyle="1" w:styleId="Bullet2">
    <w:name w:val="Bullet2"/>
    <w:qFormat/>
    <w:rsid w:val="00174C7F"/>
    <w:pPr>
      <w:keepNext/>
      <w:keepLines/>
      <w:widowControl w:val="0"/>
      <w:numPr>
        <w:ilvl w:val="3"/>
        <w:numId w:val="31"/>
      </w:numPr>
      <w:spacing w:after="160" w:line="259" w:lineRule="auto"/>
    </w:pPr>
    <w:rPr>
      <w:sz w:val="22"/>
      <w:szCs w:val="22"/>
    </w:rPr>
  </w:style>
  <w:style w:type="paragraph" w:customStyle="1" w:styleId="Bullet2Comp">
    <w:name w:val="Bullet2_Comp"/>
    <w:basedOn w:val="Bullet2"/>
    <w:qFormat/>
    <w:rsid w:val="00174C7F"/>
    <w:pPr>
      <w:numPr>
        <w:ilvl w:val="4"/>
      </w:numPr>
      <w:spacing w:after="0"/>
    </w:pPr>
  </w:style>
  <w:style w:type="paragraph" w:customStyle="1" w:styleId="LetterBullet2">
    <w:name w:val="Letter_Bullet2"/>
    <w:basedOn w:val="Normal"/>
    <w:qFormat/>
    <w:rsid w:val="00174C7F"/>
    <w:pPr>
      <w:keepNext/>
      <w:keepLines/>
      <w:widowControl w:val="0"/>
      <w:numPr>
        <w:ilvl w:val="3"/>
        <w:numId w:val="50"/>
      </w:numPr>
      <w:spacing w:line="240" w:lineRule="auto"/>
      <w:jc w:val="both"/>
    </w:pPr>
    <w:rPr>
      <w:rFonts w:asciiTheme="majorHAnsi" w:eastAsia="Calibri" w:hAnsiTheme="majorHAnsi" w:cs="Times New Roman"/>
      <w:szCs w:val="20"/>
    </w:rPr>
  </w:style>
  <w:style w:type="paragraph" w:customStyle="1" w:styleId="LetterBullet1Last">
    <w:name w:val="Letter_Bullet1_Last"/>
    <w:basedOn w:val="LetterBullet1"/>
    <w:qFormat/>
    <w:rsid w:val="00174C7F"/>
    <w:pPr>
      <w:keepNext w:val="0"/>
      <w:numPr>
        <w:ilvl w:val="2"/>
      </w:numPr>
    </w:pPr>
  </w:style>
  <w:style w:type="paragraph" w:customStyle="1" w:styleId="LetterBullet2Comp">
    <w:name w:val="Letter_Bullet2_Comp"/>
    <w:basedOn w:val="Normal"/>
    <w:qFormat/>
    <w:rsid w:val="00174C7F"/>
    <w:pPr>
      <w:keepNext/>
      <w:keepLines/>
      <w:widowControl w:val="0"/>
      <w:numPr>
        <w:ilvl w:val="4"/>
        <w:numId w:val="50"/>
      </w:numPr>
      <w:spacing w:after="0" w:line="240" w:lineRule="auto"/>
    </w:pPr>
    <w:rPr>
      <w:rFonts w:asciiTheme="majorHAnsi" w:eastAsia="Calibri" w:hAnsiTheme="majorHAnsi" w:cs="Times New Roman"/>
      <w:szCs w:val="20"/>
    </w:rPr>
  </w:style>
  <w:style w:type="paragraph" w:customStyle="1" w:styleId="LetterBullet2Last">
    <w:name w:val="Letter_Bullet2_Last"/>
    <w:basedOn w:val="LetterBullet2"/>
    <w:qFormat/>
    <w:rsid w:val="00E9058C"/>
    <w:pPr>
      <w:keepNext w:val="0"/>
      <w:numPr>
        <w:ilvl w:val="5"/>
      </w:numPr>
      <w:spacing w:after="140"/>
    </w:pPr>
  </w:style>
  <w:style w:type="paragraph" w:customStyle="1" w:styleId="LetterBullet">
    <w:name w:val="Letter_Bullet"/>
    <w:qFormat/>
    <w:rsid w:val="0021715F"/>
    <w:pPr>
      <w:keepNext/>
      <w:keepLines/>
      <w:widowControl w:val="0"/>
      <w:spacing w:after="100" w:line="259" w:lineRule="auto"/>
    </w:pPr>
    <w:rPr>
      <w:rFonts w:ascii="Calibri Light" w:eastAsia="Times New Roman" w:hAnsi="Calibri Light" w:cs="Times New Roman"/>
      <w:sz w:val="22"/>
      <w:szCs w:val="22"/>
    </w:rPr>
  </w:style>
  <w:style w:type="paragraph" w:customStyle="1" w:styleId="LetterBulletLast">
    <w:name w:val="Letter_Bullet_Last"/>
    <w:basedOn w:val="Normal"/>
    <w:next w:val="LetterBody"/>
    <w:qFormat/>
    <w:rsid w:val="00174C7F"/>
    <w:pPr>
      <w:keepLines/>
      <w:widowControl w:val="0"/>
      <w:numPr>
        <w:numId w:val="16"/>
      </w:numPr>
      <w:jc w:val="both"/>
    </w:pPr>
    <w:rPr>
      <w:rFonts w:ascii="Calibri Light" w:eastAsia="Times New Roman" w:hAnsi="Calibri Light" w:cs="Times New Roman"/>
    </w:rPr>
  </w:style>
  <w:style w:type="paragraph" w:customStyle="1" w:styleId="LetterBullet3Comp">
    <w:name w:val="Letter_Bullet3_Comp"/>
    <w:basedOn w:val="LetterBullet2Comp"/>
    <w:qFormat/>
    <w:rsid w:val="0021715F"/>
  </w:style>
  <w:style w:type="paragraph" w:customStyle="1" w:styleId="LetterBullet3">
    <w:name w:val="Letter_Bullet3"/>
    <w:basedOn w:val="LetterBullet3Comp"/>
    <w:qFormat/>
    <w:rsid w:val="0021715F"/>
    <w:pPr>
      <w:spacing w:after="160"/>
    </w:pPr>
  </w:style>
  <w:style w:type="paragraph" w:styleId="FootnoteText">
    <w:name w:val="footnote text"/>
    <w:basedOn w:val="Body"/>
    <w:link w:val="FootnoteTextChar"/>
    <w:uiPriority w:val="99"/>
    <w:semiHidden/>
    <w:rsid w:val="00174C7F"/>
    <w:pPr>
      <w:spacing w:line="240" w:lineRule="auto"/>
      <w:jc w:val="both"/>
    </w:pPr>
    <w:rPr>
      <w:rFonts w:eastAsia="Times New Roman" w:cs="Times New Roman"/>
      <w:i/>
      <w:sz w:val="18"/>
      <w:szCs w:val="20"/>
    </w:rPr>
  </w:style>
  <w:style w:type="character" w:customStyle="1" w:styleId="FootnoteTextChar">
    <w:name w:val="Footnote Text Char"/>
    <w:basedOn w:val="DefaultParagraphFont"/>
    <w:link w:val="FootnoteText"/>
    <w:uiPriority w:val="99"/>
    <w:semiHidden/>
    <w:rsid w:val="00174C7F"/>
    <w:rPr>
      <w:rFonts w:eastAsia="Times New Roman" w:cs="Times New Roman"/>
      <w:i/>
      <w:sz w:val="18"/>
      <w:szCs w:val="20"/>
    </w:rPr>
  </w:style>
  <w:style w:type="character" w:styleId="FootnoteReference">
    <w:name w:val="footnote reference"/>
    <w:uiPriority w:val="99"/>
    <w:semiHidden/>
    <w:rsid w:val="00174C7F"/>
    <w:rPr>
      <w:position w:val="6"/>
      <w:sz w:val="16"/>
    </w:rPr>
  </w:style>
  <w:style w:type="paragraph" w:customStyle="1" w:styleId="TableHeadingCenterWhite">
    <w:name w:val="Table_Heading_Center_White"/>
    <w:qFormat/>
    <w:rsid w:val="00174C7F"/>
    <w:pPr>
      <w:spacing w:after="160" w:line="259" w:lineRule="auto"/>
      <w:jc w:val="center"/>
    </w:pPr>
    <w:rPr>
      <w:b/>
      <w:color w:val="FFFFFF" w:themeColor="background1"/>
      <w:sz w:val="22"/>
      <w:szCs w:val="22"/>
    </w:rPr>
  </w:style>
  <w:style w:type="paragraph" w:customStyle="1" w:styleId="TableTitle">
    <w:name w:val="Table_Title"/>
    <w:next w:val="TableAnchor"/>
    <w:qFormat/>
    <w:rsid w:val="00174C7F"/>
    <w:pPr>
      <w:keepNext/>
      <w:keepLines/>
      <w:spacing w:before="160" w:after="160" w:line="259" w:lineRule="auto"/>
      <w:jc w:val="center"/>
    </w:pPr>
    <w:rPr>
      <w:b/>
      <w:iCs/>
      <w:sz w:val="22"/>
      <w:szCs w:val="22"/>
    </w:rPr>
  </w:style>
  <w:style w:type="table" w:customStyle="1" w:styleId="GridTable4-Accent11">
    <w:name w:val="Grid Table 4 - Accent 11"/>
    <w:basedOn w:val="TableNormal"/>
    <w:uiPriority w:val="49"/>
    <w:rsid w:val="00174C7F"/>
    <w:rPr>
      <w:sz w:val="22"/>
      <w:szCs w:val="22"/>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rPr>
      <w:cantSplit/>
    </w:trPr>
    <w:tblStylePr w:type="firstRow">
      <w:rPr>
        <w:b w:val="0"/>
        <w:bCs/>
        <w:color w:val="FFFFFF" w:themeColor="background1"/>
      </w:rPr>
      <w:tblPr/>
      <w:trPr>
        <w:tblHeader/>
      </w:tr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val="0"/>
        <w:bCs/>
      </w:rPr>
    </w:tblStylePr>
    <w:tblStylePr w:type="lastCol">
      <w:rPr>
        <w:b/>
        <w:bCs/>
      </w:rPr>
    </w:tblStylePr>
    <w:tblStylePr w:type="band1Horz">
      <w:tblPr/>
      <w:tcPr>
        <w:shd w:val="clear" w:color="auto" w:fill="D9E2F3" w:themeFill="accent1" w:themeFillTint="33"/>
      </w:tcPr>
    </w:tblStylePr>
  </w:style>
  <w:style w:type="paragraph" w:customStyle="1" w:styleId="TableText">
    <w:name w:val="Table_Text"/>
    <w:qFormat/>
    <w:rsid w:val="00174C7F"/>
    <w:pPr>
      <w:numPr>
        <w:numId w:val="21"/>
      </w:numPr>
      <w:spacing w:after="140"/>
    </w:pPr>
    <w:rPr>
      <w:color w:val="000000" w:themeColor="text1"/>
      <w:sz w:val="22"/>
      <w:szCs w:val="22"/>
    </w:rPr>
  </w:style>
  <w:style w:type="paragraph" w:customStyle="1" w:styleId="TableTextNum">
    <w:name w:val="Table_Text_Num"/>
    <w:qFormat/>
    <w:rsid w:val="00174C7F"/>
    <w:pPr>
      <w:numPr>
        <w:ilvl w:val="1"/>
        <w:numId w:val="21"/>
      </w:numPr>
      <w:spacing w:after="160" w:line="259" w:lineRule="auto"/>
    </w:pPr>
    <w:rPr>
      <w:color w:val="000000" w:themeColor="text1"/>
      <w:sz w:val="22"/>
      <w:szCs w:val="22"/>
    </w:rPr>
  </w:style>
  <w:style w:type="paragraph" w:customStyle="1" w:styleId="TableAnchor">
    <w:name w:val="Table_Anchor"/>
    <w:qFormat/>
    <w:rsid w:val="00174C7F"/>
    <w:pPr>
      <w:spacing w:line="259" w:lineRule="auto"/>
    </w:pPr>
    <w:rPr>
      <w:sz w:val="8"/>
      <w:szCs w:val="22"/>
    </w:rPr>
  </w:style>
  <w:style w:type="paragraph" w:customStyle="1" w:styleId="LetterCallout">
    <w:name w:val="Letter_Callout"/>
    <w:basedOn w:val="LetterBody"/>
    <w:qFormat/>
    <w:rsid w:val="00174C7F"/>
    <w:pPr>
      <w:widowControl w:val="0"/>
      <w:spacing w:after="0"/>
    </w:pPr>
    <w:rPr>
      <w:rFonts w:ascii="Calibri Light" w:hAnsi="Calibri Light"/>
      <w:sz w:val="20"/>
    </w:rPr>
  </w:style>
  <w:style w:type="paragraph" w:styleId="NormalWeb">
    <w:name w:val="Normal (Web)"/>
    <w:basedOn w:val="Normal"/>
    <w:uiPriority w:val="99"/>
    <w:semiHidden/>
    <w:unhideWhenUsed/>
    <w:rsid w:val="00174C7F"/>
    <w:pPr>
      <w:spacing w:before="100" w:beforeAutospacing="1" w:after="100" w:afterAutospacing="1" w:line="240" w:lineRule="auto"/>
    </w:pPr>
    <w:rPr>
      <w:rFonts w:ascii="Times New Roman" w:eastAsiaTheme="minorEastAsia" w:hAnsi="Times New Roman" w:cs="Times New Roman"/>
      <w:sz w:val="24"/>
      <w:szCs w:val="24"/>
    </w:rPr>
  </w:style>
  <w:style w:type="paragraph" w:customStyle="1" w:styleId="TitleAppendix">
    <w:name w:val="Title_Appendix"/>
    <w:next w:val="Body"/>
    <w:qFormat/>
    <w:rsid w:val="00174C7F"/>
    <w:pPr>
      <w:numPr>
        <w:numId w:val="26"/>
      </w:numPr>
      <w:tabs>
        <w:tab w:val="clear" w:pos="2970"/>
        <w:tab w:val="num" w:pos="2520"/>
      </w:tabs>
      <w:spacing w:after="160" w:line="259" w:lineRule="auto"/>
      <w:ind w:left="2520"/>
      <w:outlineLvl w:val="0"/>
    </w:pPr>
    <w:rPr>
      <w:rFonts w:ascii="Calibri Light" w:eastAsiaTheme="minorEastAsia" w:hAnsi="Calibri Light"/>
      <w:b/>
      <w:noProof/>
      <w:sz w:val="46"/>
      <w:szCs w:val="22"/>
    </w:rPr>
  </w:style>
  <w:style w:type="numbering" w:customStyle="1" w:styleId="Bullets">
    <w:name w:val="Bullets"/>
    <w:basedOn w:val="NoList"/>
    <w:rsid w:val="00174C7F"/>
    <w:pPr>
      <w:numPr>
        <w:numId w:val="27"/>
      </w:numPr>
    </w:pPr>
  </w:style>
  <w:style w:type="paragraph" w:customStyle="1" w:styleId="AppnHeading1">
    <w:name w:val="Appn_Heading1"/>
    <w:next w:val="Body"/>
    <w:qFormat/>
    <w:rsid w:val="00174C7F"/>
    <w:pPr>
      <w:keepNext/>
      <w:keepLines/>
      <w:widowControl w:val="0"/>
      <w:numPr>
        <w:ilvl w:val="1"/>
        <w:numId w:val="26"/>
      </w:numPr>
      <w:tabs>
        <w:tab w:val="clear" w:pos="720"/>
        <w:tab w:val="num" w:pos="900"/>
        <w:tab w:val="num" w:pos="2520"/>
      </w:tabs>
      <w:spacing w:before="200" w:after="160" w:line="259" w:lineRule="auto"/>
      <w:ind w:left="900" w:hanging="900"/>
      <w:outlineLvl w:val="1"/>
    </w:pPr>
    <w:rPr>
      <w:rFonts w:asciiTheme="majorHAnsi" w:eastAsiaTheme="majorEastAsia" w:hAnsiTheme="majorHAnsi" w:cstheme="majorBidi"/>
      <w:b/>
      <w:sz w:val="40"/>
      <w:szCs w:val="40"/>
    </w:rPr>
  </w:style>
  <w:style w:type="paragraph" w:customStyle="1" w:styleId="AppnHeading2">
    <w:name w:val="Appn_Heading2"/>
    <w:qFormat/>
    <w:rsid w:val="00174C7F"/>
    <w:pPr>
      <w:keepNext/>
      <w:keepLines/>
      <w:widowControl w:val="0"/>
      <w:numPr>
        <w:ilvl w:val="2"/>
        <w:numId w:val="26"/>
      </w:numPr>
      <w:spacing w:before="200" w:after="160" w:line="259" w:lineRule="auto"/>
      <w:outlineLvl w:val="2"/>
    </w:pPr>
    <w:rPr>
      <w:rFonts w:asciiTheme="majorHAnsi" w:eastAsiaTheme="majorEastAsia" w:hAnsiTheme="majorHAnsi" w:cstheme="majorBidi"/>
      <w:b/>
      <w:sz w:val="36"/>
      <w:szCs w:val="40"/>
    </w:rPr>
  </w:style>
  <w:style w:type="paragraph" w:customStyle="1" w:styleId="AppnHeading3">
    <w:name w:val="Appn_Heading3"/>
    <w:qFormat/>
    <w:rsid w:val="00174C7F"/>
    <w:pPr>
      <w:keepNext/>
      <w:keepLines/>
      <w:widowControl w:val="0"/>
      <w:numPr>
        <w:ilvl w:val="3"/>
        <w:numId w:val="26"/>
      </w:numPr>
      <w:spacing w:before="200" w:after="160" w:line="259" w:lineRule="auto"/>
      <w:outlineLvl w:val="3"/>
    </w:pPr>
    <w:rPr>
      <w:rFonts w:eastAsiaTheme="majorEastAsia" w:cs="Arial"/>
      <w:b/>
      <w:sz w:val="32"/>
    </w:rPr>
  </w:style>
  <w:style w:type="paragraph" w:customStyle="1" w:styleId="mjsTableList">
    <w:name w:val="mjs Table List"/>
    <w:basedOn w:val="Normal"/>
    <w:rsid w:val="003858D5"/>
    <w:pPr>
      <w:numPr>
        <w:numId w:val="28"/>
      </w:numPr>
      <w:autoSpaceDE w:val="0"/>
      <w:autoSpaceDN w:val="0"/>
      <w:adjustRightInd w:val="0"/>
      <w:spacing w:line="276" w:lineRule="auto"/>
    </w:pPr>
    <w:rPr>
      <w:color w:val="000000"/>
      <w:szCs w:val="20"/>
    </w:rPr>
  </w:style>
  <w:style w:type="character" w:customStyle="1" w:styleId="Heading2Char">
    <w:name w:val="Heading 2 Char"/>
    <w:basedOn w:val="DefaultParagraphFont"/>
    <w:link w:val="Heading2"/>
    <w:rsid w:val="00174C7F"/>
    <w:rPr>
      <w:rFonts w:asciiTheme="majorHAnsi" w:eastAsiaTheme="majorEastAsia" w:hAnsiTheme="majorHAnsi" w:cstheme="majorBidi"/>
      <w:sz w:val="36"/>
      <w:szCs w:val="48"/>
    </w:rPr>
  </w:style>
  <w:style w:type="character" w:customStyle="1" w:styleId="Heading3Char">
    <w:name w:val="Heading 3 Char"/>
    <w:basedOn w:val="DefaultParagraphFont"/>
    <w:link w:val="Heading3"/>
    <w:rsid w:val="00174C7F"/>
    <w:rPr>
      <w:rFonts w:asciiTheme="majorHAnsi" w:eastAsiaTheme="majorEastAsia" w:hAnsiTheme="majorHAnsi" w:cstheme="majorBidi"/>
      <w:sz w:val="36"/>
      <w:szCs w:val="36"/>
    </w:rPr>
  </w:style>
  <w:style w:type="character" w:customStyle="1" w:styleId="Heading5Char">
    <w:name w:val="Heading 5 Char"/>
    <w:basedOn w:val="DefaultParagraphFont"/>
    <w:link w:val="Heading5"/>
    <w:rsid w:val="00174C7F"/>
    <w:rPr>
      <w:rFonts w:asciiTheme="majorHAnsi" w:eastAsiaTheme="majorEastAsia" w:hAnsiTheme="majorHAnsi" w:cstheme="majorBidi"/>
      <w:bCs/>
      <w:sz w:val="28"/>
      <w:szCs w:val="28"/>
    </w:rPr>
  </w:style>
  <w:style w:type="character" w:customStyle="1" w:styleId="Heading6Char">
    <w:name w:val="Heading 6 Char"/>
    <w:basedOn w:val="DefaultParagraphFont"/>
    <w:link w:val="Heading6"/>
    <w:rsid w:val="00174C7F"/>
    <w:rPr>
      <w:rFonts w:asciiTheme="majorHAnsi" w:eastAsia="Times New Roman" w:hAnsiTheme="majorHAnsi" w:cs="Times New Roman"/>
      <w:bCs/>
      <w:sz w:val="22"/>
      <w:szCs w:val="20"/>
      <w:u w:val="single"/>
    </w:rPr>
  </w:style>
  <w:style w:type="character" w:customStyle="1" w:styleId="Heading7Char">
    <w:name w:val="Heading 7 Char"/>
    <w:basedOn w:val="DefaultParagraphFont"/>
    <w:link w:val="Heading7"/>
    <w:rsid w:val="00174C7F"/>
    <w:rPr>
      <w:rFonts w:asciiTheme="majorHAnsi" w:eastAsia="Times New Roman" w:hAnsiTheme="majorHAnsi" w:cs="Times New Roman"/>
      <w:i/>
      <w:sz w:val="22"/>
      <w:szCs w:val="20"/>
    </w:rPr>
  </w:style>
  <w:style w:type="character" w:customStyle="1" w:styleId="Heading8Char">
    <w:name w:val="Heading 8 Char"/>
    <w:basedOn w:val="DefaultParagraphFont"/>
    <w:link w:val="Heading8"/>
    <w:rsid w:val="00174C7F"/>
    <w:rPr>
      <w:rFonts w:ascii="Helvetica" w:eastAsia="Times New Roman" w:hAnsi="Helvetica" w:cs="Times New Roman"/>
      <w:i/>
      <w:sz w:val="22"/>
      <w:szCs w:val="20"/>
    </w:rPr>
  </w:style>
  <w:style w:type="character" w:customStyle="1" w:styleId="Heading9Char">
    <w:name w:val="Heading 9 Char"/>
    <w:basedOn w:val="DefaultParagraphFont"/>
    <w:link w:val="Heading9"/>
    <w:uiPriority w:val="9"/>
    <w:rsid w:val="00174C7F"/>
    <w:rPr>
      <w:rFonts w:ascii="Calibri Light" w:eastAsiaTheme="majorEastAsia" w:hAnsi="Calibri Light" w:cstheme="majorBidi"/>
      <w:b/>
      <w:iCs/>
      <w:sz w:val="22"/>
      <w:szCs w:val="21"/>
    </w:rPr>
  </w:style>
  <w:style w:type="paragraph" w:customStyle="1" w:styleId="TitlePagePreparedForBy">
    <w:name w:val="TitlePage_PreparedForBy"/>
    <w:qFormat/>
    <w:rsid w:val="00174C7F"/>
    <w:pPr>
      <w:spacing w:after="160" w:line="259" w:lineRule="auto"/>
      <w:jc w:val="right"/>
    </w:pPr>
    <w:rPr>
      <w:rFonts w:eastAsiaTheme="minorEastAsia"/>
      <w:color w:val="5A5A5A" w:themeColor="text1" w:themeTint="A5"/>
      <w:spacing w:val="15"/>
      <w:sz w:val="22"/>
      <w:szCs w:val="22"/>
    </w:rPr>
  </w:style>
  <w:style w:type="paragraph" w:customStyle="1" w:styleId="TableHeadingLeftWhite">
    <w:name w:val="Table_Heading_Left_White"/>
    <w:basedOn w:val="TableHeadingCenterWhite"/>
    <w:qFormat/>
    <w:rsid w:val="00174C7F"/>
    <w:pPr>
      <w:spacing w:after="0" w:line="240" w:lineRule="auto"/>
      <w:jc w:val="left"/>
    </w:pPr>
  </w:style>
  <w:style w:type="paragraph" w:customStyle="1" w:styleId="TitlePageVersionDate">
    <w:name w:val="TitlePage_VersionDate"/>
    <w:qFormat/>
    <w:rsid w:val="00174C7F"/>
    <w:pPr>
      <w:spacing w:after="160" w:line="259" w:lineRule="auto"/>
      <w:contextualSpacing/>
      <w:jc w:val="right"/>
    </w:pPr>
    <w:rPr>
      <w:rFonts w:cs="Helvetica"/>
      <w:b/>
      <w:color w:val="000000"/>
      <w:sz w:val="32"/>
      <w:szCs w:val="32"/>
      <w:shd w:val="clear" w:color="auto" w:fill="FFFFFF"/>
    </w:rPr>
  </w:style>
  <w:style w:type="paragraph" w:customStyle="1" w:styleId="BodyCenter">
    <w:name w:val="Body_Center"/>
    <w:qFormat/>
    <w:rsid w:val="00174C7F"/>
    <w:pPr>
      <w:spacing w:after="160" w:line="259" w:lineRule="auto"/>
      <w:jc w:val="center"/>
    </w:pPr>
    <w:rPr>
      <w:sz w:val="22"/>
      <w:szCs w:val="22"/>
    </w:rPr>
  </w:style>
  <w:style w:type="paragraph" w:customStyle="1" w:styleId="TitleFrontBackMatter">
    <w:name w:val="Title_FrontBackMatter"/>
    <w:qFormat/>
    <w:rsid w:val="00174C7F"/>
    <w:pPr>
      <w:keepNext/>
      <w:keepLines/>
      <w:widowControl w:val="0"/>
      <w:spacing w:before="400" w:after="160" w:line="259" w:lineRule="auto"/>
      <w:outlineLvl w:val="0"/>
    </w:pPr>
    <w:rPr>
      <w:rFonts w:cs="Helvetica"/>
      <w:b/>
      <w:color w:val="000000"/>
      <w:sz w:val="40"/>
      <w:szCs w:val="40"/>
      <w:shd w:val="clear" w:color="auto" w:fill="FFFFFF"/>
    </w:rPr>
  </w:style>
  <w:style w:type="paragraph" w:styleId="TOCHeading">
    <w:name w:val="TOC Heading"/>
    <w:basedOn w:val="Heading1"/>
    <w:next w:val="Normal"/>
    <w:uiPriority w:val="39"/>
    <w:unhideWhenUsed/>
    <w:qFormat/>
    <w:rsid w:val="00174C7F"/>
    <w:pPr>
      <w:outlineLvl w:val="9"/>
    </w:pPr>
  </w:style>
  <w:style w:type="paragraph" w:styleId="TOC2">
    <w:name w:val="toc 2"/>
    <w:next w:val="Normal"/>
    <w:autoRedefine/>
    <w:uiPriority w:val="39"/>
    <w:unhideWhenUsed/>
    <w:rsid w:val="00174C7F"/>
    <w:pPr>
      <w:tabs>
        <w:tab w:val="left" w:pos="900"/>
        <w:tab w:val="right" w:leader="dot" w:pos="8990"/>
      </w:tabs>
      <w:spacing w:line="259" w:lineRule="auto"/>
      <w:ind w:left="360"/>
    </w:pPr>
    <w:rPr>
      <w:rFonts w:eastAsiaTheme="minorEastAsia" w:cs="Times New Roman"/>
      <w:noProof/>
      <w:sz w:val="22"/>
      <w:szCs w:val="22"/>
    </w:rPr>
  </w:style>
  <w:style w:type="paragraph" w:styleId="TOC1">
    <w:name w:val="toc 1"/>
    <w:next w:val="Normal"/>
    <w:autoRedefine/>
    <w:uiPriority w:val="39"/>
    <w:unhideWhenUsed/>
    <w:rsid w:val="00174C7F"/>
    <w:pPr>
      <w:tabs>
        <w:tab w:val="left" w:pos="450"/>
        <w:tab w:val="right" w:leader="dot" w:pos="8990"/>
      </w:tabs>
      <w:spacing w:line="259" w:lineRule="auto"/>
    </w:pPr>
    <w:rPr>
      <w:rFonts w:eastAsiaTheme="minorEastAsia"/>
      <w:noProof/>
      <w:sz w:val="22"/>
      <w:szCs w:val="22"/>
    </w:rPr>
  </w:style>
  <w:style w:type="paragraph" w:styleId="TOC3">
    <w:name w:val="toc 3"/>
    <w:next w:val="Normal"/>
    <w:autoRedefine/>
    <w:uiPriority w:val="39"/>
    <w:unhideWhenUsed/>
    <w:rsid w:val="00174C7F"/>
    <w:pPr>
      <w:tabs>
        <w:tab w:val="left" w:pos="1170"/>
        <w:tab w:val="right" w:leader="dot" w:pos="8990"/>
      </w:tabs>
      <w:spacing w:line="259" w:lineRule="auto"/>
      <w:ind w:left="630"/>
    </w:pPr>
    <w:rPr>
      <w:rFonts w:eastAsiaTheme="minorEastAsia" w:cs="Times New Roman"/>
      <w:noProof/>
      <w:sz w:val="22"/>
      <w:szCs w:val="22"/>
    </w:rPr>
  </w:style>
  <w:style w:type="paragraph" w:styleId="TOC4">
    <w:name w:val="toc 4"/>
    <w:next w:val="Normal"/>
    <w:autoRedefine/>
    <w:uiPriority w:val="39"/>
    <w:unhideWhenUsed/>
    <w:rsid w:val="00174C7F"/>
    <w:pPr>
      <w:tabs>
        <w:tab w:val="left" w:pos="1800"/>
        <w:tab w:val="right" w:leader="dot" w:pos="8990"/>
      </w:tabs>
      <w:spacing w:line="259" w:lineRule="auto"/>
      <w:ind w:left="990"/>
    </w:pPr>
    <w:rPr>
      <w:rFonts w:eastAsiaTheme="minorEastAsia"/>
      <w:noProof/>
      <w:sz w:val="22"/>
      <w:szCs w:val="22"/>
    </w:rPr>
  </w:style>
  <w:style w:type="paragraph" w:customStyle="1" w:styleId="Step1KWN">
    <w:name w:val="Step1_KWN"/>
    <w:basedOn w:val="Step1"/>
    <w:next w:val="Step2KWN"/>
    <w:qFormat/>
    <w:rsid w:val="00174C7F"/>
    <w:pPr>
      <w:keepNext/>
      <w:tabs>
        <w:tab w:val="clear" w:pos="360"/>
      </w:tabs>
    </w:pPr>
  </w:style>
  <w:style w:type="table" w:customStyle="1" w:styleId="GridTable4-Accent51">
    <w:name w:val="Grid Table 4 - Accent 51"/>
    <w:basedOn w:val="TableNormal"/>
    <w:uiPriority w:val="49"/>
    <w:rsid w:val="00174C7F"/>
    <w:rPr>
      <w:sz w:val="22"/>
      <w:szCs w:val="22"/>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val="0"/>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2Vert">
      <w:tblPr/>
      <w:tcPr>
        <w:shd w:val="clear" w:color="auto" w:fill="DEEAF6" w:themeFill="accent5" w:themeFillTint="33"/>
      </w:tcPr>
    </w:tblStylePr>
    <w:tblStylePr w:type="band2Horz">
      <w:tblPr/>
      <w:tcPr>
        <w:shd w:val="clear" w:color="auto" w:fill="DEEAF6" w:themeFill="accent5" w:themeFillTint="33"/>
      </w:tcPr>
    </w:tblStylePr>
  </w:style>
  <w:style w:type="table" w:customStyle="1" w:styleId="GridTable4-Accent31">
    <w:name w:val="Grid Table 4 - Accent 31"/>
    <w:basedOn w:val="TableNormal"/>
    <w:uiPriority w:val="49"/>
    <w:rsid w:val="00174C7F"/>
    <w:rPr>
      <w:sz w:val="22"/>
      <w:szCs w:val="22"/>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TableHeadingLeft">
    <w:name w:val="Table_Heading_Left"/>
    <w:qFormat/>
    <w:rsid w:val="00174C7F"/>
    <w:pPr>
      <w:keepNext/>
      <w:keepLines/>
    </w:pPr>
    <w:rPr>
      <w:b/>
      <w:color w:val="000000" w:themeColor="text1"/>
      <w:sz w:val="22"/>
      <w:szCs w:val="22"/>
    </w:rPr>
  </w:style>
  <w:style w:type="paragraph" w:customStyle="1" w:styleId="x-PageHeaderLeft">
    <w:name w:val="x-Page_Header_Left"/>
    <w:basedOn w:val="Normal"/>
    <w:qFormat/>
    <w:rsid w:val="00174C7F"/>
    <w:pPr>
      <w:pBdr>
        <w:bottom w:val="single" w:sz="4" w:space="1" w:color="auto"/>
      </w:pBdr>
      <w:contextualSpacing/>
    </w:pPr>
    <w:rPr>
      <w:i/>
      <w:sz w:val="20"/>
    </w:rPr>
  </w:style>
  <w:style w:type="paragraph" w:customStyle="1" w:styleId="Step2KWN">
    <w:name w:val="Step2_KWN"/>
    <w:basedOn w:val="Step2"/>
    <w:qFormat/>
    <w:rsid w:val="00174C7F"/>
    <w:pPr>
      <w:keepNext/>
      <w:tabs>
        <w:tab w:val="clear" w:pos="720"/>
      </w:tabs>
    </w:pPr>
  </w:style>
  <w:style w:type="paragraph" w:customStyle="1" w:styleId="x-PageHeaderRight">
    <w:name w:val="x-Page_Header_Right"/>
    <w:qFormat/>
    <w:rsid w:val="00174C7F"/>
    <w:pPr>
      <w:pBdr>
        <w:bottom w:val="single" w:sz="4" w:space="1" w:color="auto"/>
      </w:pBdr>
      <w:spacing w:after="160" w:line="259" w:lineRule="auto"/>
      <w:jc w:val="right"/>
    </w:pPr>
    <w:rPr>
      <w:i/>
      <w:noProof/>
      <w:sz w:val="20"/>
      <w:szCs w:val="22"/>
    </w:rPr>
  </w:style>
  <w:style w:type="paragraph" w:customStyle="1" w:styleId="Step1">
    <w:name w:val="Step1"/>
    <w:qFormat/>
    <w:rsid w:val="00174C7F"/>
    <w:pPr>
      <w:keepLines/>
      <w:widowControl w:val="0"/>
      <w:numPr>
        <w:ilvl w:val="1"/>
        <w:numId w:val="30"/>
      </w:numPr>
      <w:tabs>
        <w:tab w:val="left" w:pos="360"/>
      </w:tabs>
      <w:spacing w:after="160" w:line="259" w:lineRule="auto"/>
    </w:pPr>
    <w:rPr>
      <w:sz w:val="22"/>
      <w:szCs w:val="22"/>
    </w:rPr>
  </w:style>
  <w:style w:type="paragraph" w:customStyle="1" w:styleId="Procedure">
    <w:name w:val="Procedure"/>
    <w:next w:val="Step1"/>
    <w:qFormat/>
    <w:rsid w:val="00174C7F"/>
    <w:pPr>
      <w:keepNext/>
      <w:keepLines/>
      <w:numPr>
        <w:numId w:val="30"/>
      </w:numPr>
      <w:spacing w:before="200" w:after="160" w:line="259" w:lineRule="auto"/>
    </w:pPr>
    <w:rPr>
      <w:sz w:val="22"/>
      <w:szCs w:val="22"/>
    </w:rPr>
  </w:style>
  <w:style w:type="paragraph" w:customStyle="1" w:styleId="Step2">
    <w:name w:val="Step2"/>
    <w:qFormat/>
    <w:rsid w:val="00174C7F"/>
    <w:pPr>
      <w:keepLines/>
      <w:widowControl w:val="0"/>
      <w:numPr>
        <w:ilvl w:val="2"/>
        <w:numId w:val="30"/>
      </w:numPr>
      <w:tabs>
        <w:tab w:val="left" w:pos="720"/>
      </w:tabs>
      <w:spacing w:after="160" w:line="259" w:lineRule="auto"/>
    </w:pPr>
    <w:rPr>
      <w:sz w:val="22"/>
      <w:szCs w:val="22"/>
    </w:rPr>
  </w:style>
  <w:style w:type="paragraph" w:customStyle="1" w:styleId="Step3">
    <w:name w:val="Step3"/>
    <w:qFormat/>
    <w:rsid w:val="00174C7F"/>
    <w:pPr>
      <w:keepLines/>
      <w:numPr>
        <w:ilvl w:val="3"/>
        <w:numId w:val="30"/>
      </w:numPr>
      <w:tabs>
        <w:tab w:val="left" w:pos="1080"/>
      </w:tabs>
      <w:spacing w:after="160" w:line="259" w:lineRule="auto"/>
    </w:pPr>
    <w:rPr>
      <w:sz w:val="22"/>
      <w:szCs w:val="22"/>
    </w:rPr>
  </w:style>
  <w:style w:type="paragraph" w:customStyle="1" w:styleId="Step3KWN">
    <w:name w:val="Step3_KWN"/>
    <w:basedOn w:val="Step3"/>
    <w:qFormat/>
    <w:rsid w:val="00174C7F"/>
    <w:pPr>
      <w:keepNext/>
      <w:widowControl w:val="0"/>
      <w:tabs>
        <w:tab w:val="clear" w:pos="1080"/>
      </w:tabs>
    </w:pPr>
  </w:style>
  <w:style w:type="paragraph" w:customStyle="1" w:styleId="FigInsertScreen">
    <w:name w:val="Fig_Insert_Screen"/>
    <w:next w:val="Step1"/>
    <w:qFormat/>
    <w:rsid w:val="00174C7F"/>
    <w:pPr>
      <w:spacing w:after="160" w:line="259" w:lineRule="auto"/>
      <w:ind w:left="360"/>
    </w:pPr>
    <w:rPr>
      <w:sz w:val="22"/>
      <w:szCs w:val="22"/>
    </w:rPr>
  </w:style>
  <w:style w:type="paragraph" w:customStyle="1" w:styleId="TitlePageDocTitle">
    <w:name w:val="TitlePage_DocTitle"/>
    <w:next w:val="TitlePageSubTitle"/>
    <w:qFormat/>
    <w:rsid w:val="00174C7F"/>
    <w:pPr>
      <w:jc w:val="right"/>
      <w:outlineLvl w:val="0"/>
    </w:pPr>
    <w:rPr>
      <w:rFonts w:asciiTheme="majorHAnsi" w:eastAsiaTheme="majorEastAsia" w:hAnsiTheme="majorHAnsi" w:cstheme="majorBidi"/>
      <w:b/>
      <w:spacing w:val="-10"/>
      <w:kern w:val="28"/>
      <w:sz w:val="56"/>
      <w:szCs w:val="40"/>
    </w:rPr>
  </w:style>
  <w:style w:type="paragraph" w:customStyle="1" w:styleId="TitlePageSubTitle">
    <w:name w:val="TitlePage_SubTitle"/>
    <w:qFormat/>
    <w:rsid w:val="00174C7F"/>
    <w:pPr>
      <w:spacing w:line="259" w:lineRule="auto"/>
      <w:jc w:val="right"/>
    </w:pPr>
    <w:rPr>
      <w:b/>
      <w:sz w:val="40"/>
      <w:szCs w:val="28"/>
    </w:rPr>
  </w:style>
  <w:style w:type="paragraph" w:customStyle="1" w:styleId="Note">
    <w:name w:val="Note"/>
    <w:next w:val="Body"/>
    <w:qFormat/>
    <w:rsid w:val="00174C7F"/>
    <w:pPr>
      <w:keepLines/>
      <w:widowControl w:val="0"/>
      <w:numPr>
        <w:numId w:val="33"/>
      </w:numPr>
      <w:spacing w:after="160" w:line="259" w:lineRule="auto"/>
    </w:pPr>
    <w:rPr>
      <w:sz w:val="22"/>
      <w:szCs w:val="22"/>
    </w:rPr>
  </w:style>
  <w:style w:type="paragraph" w:customStyle="1" w:styleId="Bullet2Last">
    <w:name w:val="Bullet2_Last"/>
    <w:basedOn w:val="Bullet2"/>
    <w:qFormat/>
    <w:rsid w:val="00174C7F"/>
    <w:pPr>
      <w:keepNext w:val="0"/>
      <w:keepLines w:val="0"/>
      <w:numPr>
        <w:ilvl w:val="5"/>
      </w:numPr>
    </w:pPr>
  </w:style>
  <w:style w:type="character" w:customStyle="1" w:styleId="c-Louder">
    <w:name w:val="c-Louder"/>
    <w:uiPriority w:val="1"/>
    <w:qFormat/>
    <w:rsid w:val="00174C7F"/>
    <w:rPr>
      <w:b/>
      <w:u w:val="single"/>
    </w:rPr>
  </w:style>
  <w:style w:type="character" w:styleId="Emphasis">
    <w:name w:val="Emphasis"/>
    <w:aliases w:val="c-Emphasis"/>
    <w:basedOn w:val="DefaultParagraphFont"/>
    <w:uiPriority w:val="20"/>
    <w:qFormat/>
    <w:rsid w:val="00174C7F"/>
    <w:rPr>
      <w:i/>
      <w:iCs/>
    </w:rPr>
  </w:style>
  <w:style w:type="paragraph" w:customStyle="1" w:styleId="TableTextBullet1">
    <w:name w:val="Table_Text_Bullet1"/>
    <w:basedOn w:val="Normal"/>
    <w:qFormat/>
    <w:rsid w:val="00174C7F"/>
    <w:pPr>
      <w:keepNext/>
      <w:keepLines/>
      <w:widowControl w:val="0"/>
      <w:numPr>
        <w:ilvl w:val="1"/>
        <w:numId w:val="37"/>
      </w:numPr>
      <w:spacing w:after="140" w:line="240" w:lineRule="auto"/>
    </w:pPr>
    <w:rPr>
      <w:bCs/>
    </w:rPr>
  </w:style>
  <w:style w:type="paragraph" w:styleId="BlockText">
    <w:name w:val="Block Text"/>
    <w:next w:val="Body"/>
    <w:uiPriority w:val="99"/>
    <w:unhideWhenUsed/>
    <w:rsid w:val="00174C7F"/>
    <w:pPr>
      <w:keepLines/>
      <w:pBdr>
        <w:top w:val="single" w:sz="2" w:space="10" w:color="4472C4" w:themeColor="accent1"/>
        <w:left w:val="single" w:sz="2" w:space="10" w:color="4472C4" w:themeColor="accent1"/>
        <w:bottom w:val="single" w:sz="2" w:space="10" w:color="4472C4" w:themeColor="accent1"/>
        <w:right w:val="single" w:sz="2" w:space="10" w:color="4472C4" w:themeColor="accent1"/>
      </w:pBdr>
      <w:shd w:val="clear" w:color="auto" w:fill="D9E2F3" w:themeFill="accent1" w:themeFillTint="33"/>
      <w:spacing w:after="160" w:line="259" w:lineRule="auto"/>
      <w:ind w:left="274" w:right="144"/>
      <w:contextualSpacing/>
    </w:pPr>
    <w:rPr>
      <w:rFonts w:eastAsiaTheme="minorEastAsia"/>
      <w:b/>
      <w:i/>
      <w:iCs/>
      <w:color w:val="2E74B5" w:themeColor="accent5" w:themeShade="BF"/>
      <w:sz w:val="22"/>
      <w:szCs w:val="22"/>
    </w:rPr>
  </w:style>
  <w:style w:type="paragraph" w:customStyle="1" w:styleId="TableTextCenter">
    <w:name w:val="Table_Text_Center"/>
    <w:qFormat/>
    <w:rsid w:val="00174C7F"/>
    <w:pPr>
      <w:spacing w:after="140"/>
      <w:jc w:val="center"/>
    </w:pPr>
    <w:rPr>
      <w:sz w:val="22"/>
      <w:szCs w:val="22"/>
    </w:rPr>
  </w:style>
  <w:style w:type="character" w:customStyle="1" w:styleId="c-FieldName">
    <w:name w:val="c-Field_Name"/>
    <w:uiPriority w:val="1"/>
    <w:qFormat/>
    <w:rsid w:val="00174C7F"/>
    <w:rPr>
      <w:b/>
    </w:rPr>
  </w:style>
  <w:style w:type="character" w:customStyle="1" w:styleId="c-MenuItem">
    <w:name w:val="c-Menu_Item"/>
    <w:uiPriority w:val="1"/>
    <w:qFormat/>
    <w:rsid w:val="00174C7F"/>
    <w:rPr>
      <w:b/>
      <w:i/>
    </w:rPr>
  </w:style>
  <w:style w:type="paragraph" w:customStyle="1" w:styleId="TableHeadingCenter">
    <w:name w:val="Table_Heading_Center"/>
    <w:basedOn w:val="TableTextCenter"/>
    <w:qFormat/>
    <w:rsid w:val="00174C7F"/>
    <w:pPr>
      <w:keepNext/>
      <w:spacing w:after="0"/>
    </w:pPr>
    <w:rPr>
      <w:b/>
    </w:rPr>
  </w:style>
  <w:style w:type="paragraph" w:styleId="TOC5">
    <w:name w:val="toc 5"/>
    <w:basedOn w:val="Normal"/>
    <w:next w:val="Normal"/>
    <w:autoRedefine/>
    <w:uiPriority w:val="39"/>
    <w:unhideWhenUsed/>
    <w:rsid w:val="00174C7F"/>
    <w:pPr>
      <w:tabs>
        <w:tab w:val="left" w:pos="2160"/>
        <w:tab w:val="right" w:leader="dot" w:pos="8990"/>
      </w:tabs>
      <w:spacing w:after="0"/>
      <w:ind w:left="1260"/>
    </w:pPr>
    <w:rPr>
      <w:rFonts w:eastAsiaTheme="minorEastAsia"/>
      <w:noProof/>
    </w:rPr>
  </w:style>
  <w:style w:type="paragraph" w:styleId="TOC6">
    <w:name w:val="toc 6"/>
    <w:basedOn w:val="Normal"/>
    <w:next w:val="Normal"/>
    <w:autoRedefine/>
    <w:uiPriority w:val="39"/>
    <w:unhideWhenUsed/>
    <w:rsid w:val="00174C7F"/>
    <w:pPr>
      <w:spacing w:after="100"/>
      <w:ind w:left="1100"/>
    </w:pPr>
    <w:rPr>
      <w:rFonts w:eastAsiaTheme="minorEastAsia"/>
    </w:rPr>
  </w:style>
  <w:style w:type="paragraph" w:styleId="TOC7">
    <w:name w:val="toc 7"/>
    <w:basedOn w:val="Normal"/>
    <w:next w:val="Normal"/>
    <w:autoRedefine/>
    <w:uiPriority w:val="39"/>
    <w:unhideWhenUsed/>
    <w:rsid w:val="00174C7F"/>
    <w:pPr>
      <w:spacing w:after="100"/>
      <w:ind w:left="1320"/>
    </w:pPr>
    <w:rPr>
      <w:rFonts w:eastAsiaTheme="minorEastAsia"/>
    </w:rPr>
  </w:style>
  <w:style w:type="paragraph" w:styleId="TOC8">
    <w:name w:val="toc 8"/>
    <w:basedOn w:val="Normal"/>
    <w:next w:val="Normal"/>
    <w:autoRedefine/>
    <w:uiPriority w:val="39"/>
    <w:unhideWhenUsed/>
    <w:rsid w:val="00174C7F"/>
    <w:pPr>
      <w:spacing w:after="100"/>
      <w:ind w:left="1540"/>
    </w:pPr>
    <w:rPr>
      <w:rFonts w:eastAsiaTheme="minorEastAsia"/>
    </w:rPr>
  </w:style>
  <w:style w:type="paragraph" w:styleId="TOC9">
    <w:name w:val="toc 9"/>
    <w:basedOn w:val="TOC1"/>
    <w:next w:val="Normal"/>
    <w:autoRedefine/>
    <w:uiPriority w:val="39"/>
    <w:unhideWhenUsed/>
    <w:rsid w:val="00174C7F"/>
    <w:pPr>
      <w:tabs>
        <w:tab w:val="clear" w:pos="450"/>
        <w:tab w:val="left" w:pos="1260"/>
      </w:tabs>
    </w:pPr>
  </w:style>
  <w:style w:type="paragraph" w:customStyle="1" w:styleId="x-FooterLandscape">
    <w:name w:val="x-Footer_Landscape"/>
    <w:qFormat/>
    <w:rsid w:val="00174C7F"/>
    <w:pPr>
      <w:pBdr>
        <w:top w:val="single" w:sz="4" w:space="1" w:color="auto"/>
      </w:pBdr>
      <w:tabs>
        <w:tab w:val="center" w:pos="6210"/>
        <w:tab w:val="right" w:pos="12600"/>
      </w:tabs>
      <w:spacing w:after="160" w:line="259" w:lineRule="auto"/>
    </w:pPr>
    <w:rPr>
      <w:i/>
      <w:sz w:val="18"/>
      <w:szCs w:val="22"/>
    </w:rPr>
  </w:style>
  <w:style w:type="table" w:styleId="PlainTable1">
    <w:name w:val="Plain Table 1"/>
    <w:basedOn w:val="TableNormal"/>
    <w:uiPriority w:val="41"/>
    <w:rsid w:val="00174C7F"/>
    <w:rPr>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1">
    <w:name w:val="Grid Table 4 Accent 1"/>
    <w:basedOn w:val="TableNormal"/>
    <w:uiPriority w:val="49"/>
    <w:rsid w:val="00174C7F"/>
    <w:rPr>
      <w:sz w:val="22"/>
      <w:szCs w:val="22"/>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ableTextKWN">
    <w:name w:val="Table_Text_KWN"/>
    <w:qFormat/>
    <w:rsid w:val="00174C7F"/>
    <w:pPr>
      <w:keepNext/>
      <w:keepLines/>
      <w:spacing w:after="140" w:line="259" w:lineRule="auto"/>
    </w:pPr>
    <w:rPr>
      <w:color w:val="000000" w:themeColor="text1"/>
      <w:sz w:val="22"/>
      <w:szCs w:val="22"/>
    </w:rPr>
  </w:style>
  <w:style w:type="paragraph" w:customStyle="1" w:styleId="Bullet3">
    <w:name w:val="Bullet3"/>
    <w:qFormat/>
    <w:rsid w:val="00174C7F"/>
    <w:pPr>
      <w:keepNext/>
      <w:keepLines/>
      <w:widowControl w:val="0"/>
      <w:numPr>
        <w:ilvl w:val="6"/>
        <w:numId w:val="31"/>
      </w:numPr>
      <w:spacing w:after="160" w:line="259" w:lineRule="auto"/>
    </w:pPr>
    <w:rPr>
      <w:sz w:val="22"/>
      <w:szCs w:val="22"/>
    </w:rPr>
  </w:style>
  <w:style w:type="paragraph" w:customStyle="1" w:styleId="Bullet3Last">
    <w:name w:val="Bullet3_Last"/>
    <w:basedOn w:val="Bullet3"/>
    <w:qFormat/>
    <w:rsid w:val="00174C7F"/>
    <w:pPr>
      <w:keepNext w:val="0"/>
      <w:keepLines w:val="0"/>
      <w:numPr>
        <w:ilvl w:val="8"/>
      </w:numPr>
    </w:pPr>
  </w:style>
  <w:style w:type="character" w:customStyle="1" w:styleId="c-Button">
    <w:name w:val="c-Button"/>
    <w:uiPriority w:val="1"/>
    <w:rsid w:val="00174C7F"/>
    <w:rPr>
      <w:b/>
    </w:rPr>
  </w:style>
  <w:style w:type="character" w:customStyle="1" w:styleId="c-ScreenName">
    <w:name w:val="c-ScreenName"/>
    <w:uiPriority w:val="1"/>
    <w:qFormat/>
    <w:rsid w:val="00174C7F"/>
    <w:rPr>
      <w:u w:val="single"/>
    </w:rPr>
  </w:style>
  <w:style w:type="paragraph" w:styleId="TableofFigures">
    <w:name w:val="table of figures"/>
    <w:basedOn w:val="Normal"/>
    <w:next w:val="Normal"/>
    <w:uiPriority w:val="99"/>
    <w:unhideWhenUsed/>
    <w:rsid w:val="00174C7F"/>
    <w:pPr>
      <w:spacing w:after="0"/>
    </w:pPr>
  </w:style>
  <w:style w:type="table" w:customStyle="1" w:styleId="Table-Normal">
    <w:name w:val="Table-Normal"/>
    <w:basedOn w:val="TableNormal"/>
    <w:uiPriority w:val="99"/>
    <w:rsid w:val="00174C7F"/>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72" w:type="dxa"/>
        <w:left w:w="115" w:type="dxa"/>
        <w:bottom w:w="72" w:type="dxa"/>
        <w:right w:w="115" w:type="dxa"/>
      </w:tcMar>
    </w:tcPr>
  </w:style>
  <w:style w:type="table" w:customStyle="1" w:styleId="Style1">
    <w:name w:val="Style1"/>
    <w:basedOn w:val="TableNormal"/>
    <w:uiPriority w:val="99"/>
    <w:rsid w:val="00174C7F"/>
    <w:rPr>
      <w:sz w:val="22"/>
      <w:szCs w:val="22"/>
    </w:rPr>
    <w:tblPr/>
  </w:style>
  <w:style w:type="paragraph" w:customStyle="1" w:styleId="Note1">
    <w:name w:val="Note1"/>
    <w:next w:val="Body"/>
    <w:qFormat/>
    <w:rsid w:val="00174C7F"/>
    <w:pPr>
      <w:keepLines/>
      <w:widowControl w:val="0"/>
      <w:numPr>
        <w:ilvl w:val="1"/>
        <w:numId w:val="33"/>
      </w:numPr>
      <w:tabs>
        <w:tab w:val="left" w:pos="1080"/>
      </w:tabs>
      <w:spacing w:after="160" w:line="259" w:lineRule="auto"/>
    </w:pPr>
    <w:rPr>
      <w:sz w:val="22"/>
      <w:szCs w:val="22"/>
    </w:rPr>
  </w:style>
  <w:style w:type="paragraph" w:customStyle="1" w:styleId="Note2">
    <w:name w:val="Note2"/>
    <w:qFormat/>
    <w:rsid w:val="00174C7F"/>
    <w:pPr>
      <w:keepLines/>
      <w:widowControl w:val="0"/>
      <w:numPr>
        <w:ilvl w:val="2"/>
        <w:numId w:val="33"/>
      </w:numPr>
      <w:spacing w:after="160" w:line="259" w:lineRule="auto"/>
    </w:pPr>
    <w:rPr>
      <w:sz w:val="22"/>
      <w:szCs w:val="22"/>
    </w:rPr>
  </w:style>
  <w:style w:type="paragraph" w:customStyle="1" w:styleId="Note3">
    <w:name w:val="Note3"/>
    <w:qFormat/>
    <w:rsid w:val="00174C7F"/>
    <w:pPr>
      <w:keepLines/>
      <w:widowControl w:val="0"/>
      <w:numPr>
        <w:ilvl w:val="3"/>
        <w:numId w:val="33"/>
      </w:numPr>
      <w:spacing w:after="160" w:line="259" w:lineRule="auto"/>
    </w:pPr>
    <w:rPr>
      <w:sz w:val="22"/>
      <w:szCs w:val="22"/>
    </w:rPr>
  </w:style>
  <w:style w:type="paragraph" w:customStyle="1" w:styleId="Note1KWN">
    <w:name w:val="Note1_KWN"/>
    <w:basedOn w:val="Note1"/>
    <w:qFormat/>
    <w:rsid w:val="00174C7F"/>
    <w:pPr>
      <w:keepNext/>
      <w:tabs>
        <w:tab w:val="clear" w:pos="1080"/>
      </w:tabs>
    </w:pPr>
  </w:style>
  <w:style w:type="paragraph" w:customStyle="1" w:styleId="Note2KWN">
    <w:name w:val="Note2_KWN"/>
    <w:basedOn w:val="Note2"/>
    <w:qFormat/>
    <w:rsid w:val="00174C7F"/>
    <w:pPr>
      <w:keepNext/>
    </w:pPr>
  </w:style>
  <w:style w:type="paragraph" w:customStyle="1" w:styleId="Note3KWN">
    <w:name w:val="Note3_KWN"/>
    <w:basedOn w:val="Note3"/>
    <w:qFormat/>
    <w:rsid w:val="00174C7F"/>
    <w:pPr>
      <w:keepNext/>
    </w:pPr>
  </w:style>
  <w:style w:type="table" w:customStyle="1" w:styleId="Table-KLA-Normal">
    <w:name w:val="Table-KLA-Normal"/>
    <w:basedOn w:val="TableNormal"/>
    <w:uiPriority w:val="99"/>
    <w:rsid w:val="00174C7F"/>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115" w:type="dxa"/>
        <w:bottom w:w="72" w:type="dxa"/>
        <w:right w:w="115" w:type="dxa"/>
      </w:tblCellMar>
    </w:tblPr>
    <w:trPr>
      <w:cantSplit/>
    </w:tr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style>
  <w:style w:type="paragraph" w:customStyle="1" w:styleId="NoteKWN">
    <w:name w:val="Note_KWN"/>
    <w:basedOn w:val="Note"/>
    <w:next w:val="Body"/>
    <w:qFormat/>
    <w:rsid w:val="00174C7F"/>
    <w:pPr>
      <w:keepNext/>
    </w:pPr>
  </w:style>
  <w:style w:type="character" w:customStyle="1" w:styleId="c-PageNum">
    <w:name w:val="c-PageNum"/>
    <w:basedOn w:val="DefaultParagraphFont"/>
    <w:uiPriority w:val="1"/>
    <w:qFormat/>
    <w:rsid w:val="00174C7F"/>
    <w:rPr>
      <w:b/>
      <w:i/>
    </w:rPr>
  </w:style>
  <w:style w:type="character" w:styleId="FollowedHyperlink">
    <w:name w:val="FollowedHyperlink"/>
    <w:rsid w:val="00174C7F"/>
    <w:rPr>
      <w:color w:val="800080"/>
      <w:u w:val="single"/>
    </w:rPr>
  </w:style>
  <w:style w:type="table" w:customStyle="1" w:styleId="LightGrid1">
    <w:name w:val="Light Grid1"/>
    <w:basedOn w:val="TableNormal"/>
    <w:uiPriority w:val="62"/>
    <w:rsid w:val="00174C7F"/>
    <w:rPr>
      <w:rFonts w:ascii="Calibri" w:eastAsia="Times New Roman" w:hAnsi="Calibri" w:cs="Times New Roman"/>
      <w:sz w:val="22"/>
      <w:szCs w:val="22"/>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Bullet3Comp">
    <w:name w:val="Bullet3_Comp"/>
    <w:basedOn w:val="Bullet3"/>
    <w:qFormat/>
    <w:rsid w:val="00174C7F"/>
    <w:pPr>
      <w:numPr>
        <w:ilvl w:val="7"/>
      </w:numPr>
      <w:spacing w:after="0"/>
    </w:pPr>
  </w:style>
  <w:style w:type="paragraph" w:customStyle="1" w:styleId="TableTextRight">
    <w:name w:val="Table_Text_Right"/>
    <w:qFormat/>
    <w:rsid w:val="00174C7F"/>
    <w:pPr>
      <w:spacing w:after="140" w:line="259" w:lineRule="auto"/>
      <w:jc w:val="right"/>
    </w:pPr>
    <w:rPr>
      <w:color w:val="000000" w:themeColor="text1"/>
      <w:sz w:val="22"/>
      <w:szCs w:val="22"/>
    </w:rPr>
  </w:style>
  <w:style w:type="character" w:styleId="HTMLAcronym">
    <w:name w:val="HTML Acronym"/>
    <w:basedOn w:val="DefaultParagraphFont"/>
    <w:uiPriority w:val="99"/>
    <w:semiHidden/>
    <w:unhideWhenUsed/>
    <w:rsid w:val="00174C7F"/>
  </w:style>
  <w:style w:type="character" w:styleId="PlaceholderText">
    <w:name w:val="Placeholder Text"/>
    <w:basedOn w:val="DefaultParagraphFont"/>
    <w:uiPriority w:val="99"/>
    <w:semiHidden/>
    <w:rsid w:val="00174C7F"/>
    <w:rPr>
      <w:color w:val="808080"/>
    </w:rPr>
  </w:style>
  <w:style w:type="table" w:customStyle="1" w:styleId="PlainTable11">
    <w:name w:val="Plain Table 11"/>
    <w:basedOn w:val="TableNormal"/>
    <w:uiPriority w:val="41"/>
    <w:rsid w:val="00174C7F"/>
    <w:rPr>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efault">
    <w:name w:val="Default"/>
    <w:rsid w:val="00174C7F"/>
    <w:pPr>
      <w:autoSpaceDE w:val="0"/>
      <w:autoSpaceDN w:val="0"/>
      <w:adjustRightInd w:val="0"/>
    </w:pPr>
    <w:rPr>
      <w:rFonts w:ascii="Tahoma" w:hAnsi="Tahoma" w:cs="Tahoma"/>
      <w:color w:val="000000"/>
    </w:rPr>
  </w:style>
  <w:style w:type="paragraph" w:styleId="BodyText2">
    <w:name w:val="Body Text 2"/>
    <w:basedOn w:val="Normal"/>
    <w:link w:val="BodyText2Char"/>
    <w:semiHidden/>
    <w:rsid w:val="00174C7F"/>
    <w:pPr>
      <w:widowControl w:val="0"/>
      <w:spacing w:line="240" w:lineRule="auto"/>
    </w:pPr>
    <w:rPr>
      <w:rFonts w:eastAsia="Times New Roman" w:cs="Times New Roman"/>
      <w:szCs w:val="20"/>
    </w:rPr>
  </w:style>
  <w:style w:type="character" w:customStyle="1" w:styleId="BodyText2Char">
    <w:name w:val="Body Text 2 Char"/>
    <w:basedOn w:val="DefaultParagraphFont"/>
    <w:link w:val="BodyText2"/>
    <w:semiHidden/>
    <w:rsid w:val="00174C7F"/>
    <w:rPr>
      <w:rFonts w:eastAsia="Times New Roman" w:cs="Times New Roman"/>
      <w:sz w:val="22"/>
      <w:szCs w:val="20"/>
    </w:rPr>
  </w:style>
  <w:style w:type="paragraph" w:customStyle="1" w:styleId="TableTextBullet1Last">
    <w:name w:val="Table_Text_Bullet1_Last"/>
    <w:basedOn w:val="TableTextBullet1"/>
    <w:qFormat/>
    <w:rsid w:val="00174C7F"/>
    <w:pPr>
      <w:keepNext w:val="0"/>
    </w:pPr>
    <w:rPr>
      <w:bCs w:val="0"/>
    </w:rPr>
  </w:style>
  <w:style w:type="paragraph" w:customStyle="1" w:styleId="TableTextBullet2">
    <w:name w:val="Table_Text_Bullet2"/>
    <w:qFormat/>
    <w:rsid w:val="00174C7F"/>
    <w:pPr>
      <w:keepNext/>
      <w:keepLines/>
      <w:widowControl w:val="0"/>
      <w:numPr>
        <w:ilvl w:val="3"/>
        <w:numId w:val="37"/>
      </w:numPr>
      <w:spacing w:after="140" w:line="259" w:lineRule="auto"/>
    </w:pPr>
    <w:rPr>
      <w:sz w:val="22"/>
      <w:szCs w:val="22"/>
    </w:rPr>
  </w:style>
  <w:style w:type="paragraph" w:customStyle="1" w:styleId="TableTextBullet2Last">
    <w:name w:val="Table_Text_Bullet2_Last"/>
    <w:basedOn w:val="TableTextBullet2"/>
    <w:qFormat/>
    <w:rsid w:val="00174C7F"/>
    <w:pPr>
      <w:keepNext w:val="0"/>
      <w:numPr>
        <w:ilvl w:val="5"/>
      </w:numPr>
    </w:pPr>
  </w:style>
  <w:style w:type="character" w:customStyle="1" w:styleId="FieldName">
    <w:name w:val="FieldName"/>
    <w:uiPriority w:val="1"/>
    <w:qFormat/>
    <w:rsid w:val="00174C7F"/>
    <w:rPr>
      <w:b/>
    </w:rPr>
  </w:style>
  <w:style w:type="paragraph" w:styleId="Bibliography">
    <w:name w:val="Bibliography"/>
    <w:basedOn w:val="Normal"/>
    <w:next w:val="Normal"/>
    <w:uiPriority w:val="37"/>
    <w:unhideWhenUsed/>
    <w:rsid w:val="00174C7F"/>
    <w:pPr>
      <w:spacing w:after="200" w:line="276" w:lineRule="auto"/>
    </w:pPr>
  </w:style>
  <w:style w:type="paragraph" w:customStyle="1" w:styleId="Body1">
    <w:name w:val="Body1"/>
    <w:qFormat/>
    <w:rsid w:val="00174C7F"/>
    <w:pPr>
      <w:spacing w:after="160" w:line="259" w:lineRule="auto"/>
      <w:ind w:left="360"/>
    </w:pPr>
    <w:rPr>
      <w:sz w:val="22"/>
      <w:szCs w:val="22"/>
    </w:rPr>
  </w:style>
  <w:style w:type="paragraph" w:customStyle="1" w:styleId="Body1KWN">
    <w:name w:val="Body1_KWN"/>
    <w:qFormat/>
    <w:rsid w:val="00174C7F"/>
    <w:pPr>
      <w:keepNext/>
      <w:spacing w:after="160" w:line="259" w:lineRule="auto"/>
      <w:ind w:left="360"/>
    </w:pPr>
    <w:rPr>
      <w:sz w:val="22"/>
      <w:szCs w:val="22"/>
    </w:rPr>
  </w:style>
  <w:style w:type="paragraph" w:styleId="DocumentMap">
    <w:name w:val="Document Map"/>
    <w:basedOn w:val="Normal"/>
    <w:link w:val="DocumentMapChar"/>
    <w:uiPriority w:val="99"/>
    <w:semiHidden/>
    <w:unhideWhenUsed/>
    <w:rsid w:val="00174C7F"/>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174C7F"/>
    <w:rPr>
      <w:rFonts w:ascii="Lucida Grande" w:hAnsi="Lucida Grande" w:cs="Lucida Grande"/>
    </w:rPr>
  </w:style>
  <w:style w:type="table" w:customStyle="1" w:styleId="TableGrid1">
    <w:name w:val="Table Grid1"/>
    <w:basedOn w:val="TableNormal"/>
    <w:next w:val="TableGrid"/>
    <w:uiPriority w:val="59"/>
    <w:rsid w:val="00174C7F"/>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174C7F"/>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174C7F"/>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erInput11pt">
    <w:name w:val="User Input 11pt"/>
    <w:basedOn w:val="Normal"/>
    <w:link w:val="UserInput11ptChar"/>
    <w:rsid w:val="00174C7F"/>
    <w:pPr>
      <w:spacing w:before="40" w:after="40" w:line="240" w:lineRule="auto"/>
    </w:pPr>
    <w:rPr>
      <w:rFonts w:ascii="Times New Roman" w:eastAsia="PMingLiU" w:hAnsi="Times New Roman" w:cs="Times New Roman"/>
      <w:szCs w:val="20"/>
      <w:lang w:eastAsia="zh-TW"/>
    </w:rPr>
  </w:style>
  <w:style w:type="character" w:customStyle="1" w:styleId="UserInput11ptChar">
    <w:name w:val="User Input 11pt Char"/>
    <w:link w:val="UserInput11pt"/>
    <w:rsid w:val="00174C7F"/>
    <w:rPr>
      <w:rFonts w:ascii="Times New Roman" w:eastAsia="PMingLiU" w:hAnsi="Times New Roman" w:cs="Times New Roman"/>
      <w:sz w:val="22"/>
      <w:szCs w:val="20"/>
      <w:lang w:eastAsia="zh-TW"/>
    </w:rPr>
  </w:style>
  <w:style w:type="paragraph" w:customStyle="1" w:styleId="x-CoverLetter">
    <w:name w:val="x-Cover_Letter"/>
    <w:qFormat/>
    <w:rsid w:val="00174C7F"/>
    <w:pPr>
      <w:spacing w:line="259" w:lineRule="auto"/>
      <w:outlineLvl w:val="0"/>
    </w:pPr>
    <w:rPr>
      <w:color w:val="FFFFFF" w:themeColor="background1"/>
      <w:sz w:val="20"/>
      <w:szCs w:val="20"/>
    </w:rPr>
  </w:style>
  <w:style w:type="paragraph" w:customStyle="1" w:styleId="EduDegree">
    <w:name w:val="Edu_Degree"/>
    <w:qFormat/>
    <w:rsid w:val="00174C7F"/>
    <w:pPr>
      <w:keepNext/>
      <w:keepLines/>
      <w:widowControl w:val="0"/>
    </w:pPr>
    <w:rPr>
      <w:rFonts w:ascii="Calibri" w:eastAsia="Calibri" w:hAnsi="Calibri" w:cs="Times New Roman"/>
      <w:b/>
      <w:sz w:val="20"/>
      <w:szCs w:val="20"/>
    </w:rPr>
  </w:style>
  <w:style w:type="paragraph" w:customStyle="1" w:styleId="EduInstituionLast">
    <w:name w:val="Edu_Instituion_Last"/>
    <w:qFormat/>
    <w:rsid w:val="00174C7F"/>
    <w:pPr>
      <w:keepLines/>
      <w:widowControl w:val="0"/>
      <w:spacing w:after="360"/>
    </w:pPr>
    <w:rPr>
      <w:rFonts w:ascii="Calibri" w:eastAsia="Calibri" w:hAnsi="Calibri" w:cs="Times New Roman"/>
      <w:sz w:val="19"/>
      <w:szCs w:val="22"/>
    </w:rPr>
  </w:style>
  <w:style w:type="paragraph" w:customStyle="1" w:styleId="SummaryText">
    <w:name w:val="Summary_Text"/>
    <w:qFormat/>
    <w:rsid w:val="00174C7F"/>
    <w:pPr>
      <w:jc w:val="both"/>
    </w:pPr>
    <w:rPr>
      <w:rFonts w:ascii="Calibri" w:eastAsia="Times New Roman" w:hAnsi="Calibri" w:cs="Times New Roman"/>
      <w:bCs/>
      <w:kern w:val="32"/>
      <w:sz w:val="22"/>
      <w:szCs w:val="32"/>
    </w:rPr>
  </w:style>
  <w:style w:type="paragraph" w:customStyle="1" w:styleId="ResumeHeadingFirst">
    <w:name w:val="Resume_Heading_First"/>
    <w:qFormat/>
    <w:rsid w:val="00174C7F"/>
    <w:pPr>
      <w:keepNext/>
      <w:pBdr>
        <w:top w:val="single" w:sz="12" w:space="1" w:color="1072BA"/>
      </w:pBdr>
      <w:spacing w:after="140"/>
    </w:pPr>
    <w:rPr>
      <w:rFonts w:ascii="Calibri Light" w:eastAsia="Times New Roman" w:hAnsi="Calibri Light" w:cs="Times New Roman"/>
      <w:bCs/>
      <w:smallCaps/>
      <w:color w:val="1072BA"/>
      <w:kern w:val="32"/>
      <w:sz w:val="32"/>
      <w:szCs w:val="32"/>
    </w:rPr>
  </w:style>
  <w:style w:type="paragraph" w:customStyle="1" w:styleId="ResumeHeading">
    <w:name w:val="Resume_Heading"/>
    <w:next w:val="EduDegree"/>
    <w:qFormat/>
    <w:rsid w:val="00174C7F"/>
    <w:pPr>
      <w:keepNext/>
      <w:pBdr>
        <w:top w:val="single" w:sz="12" w:space="1" w:color="1072BA"/>
      </w:pBdr>
      <w:spacing w:before="360" w:after="140"/>
    </w:pPr>
    <w:rPr>
      <w:rFonts w:ascii="Calibri Light" w:eastAsia="Times New Roman" w:hAnsi="Calibri Light" w:cs="Times New Roman"/>
      <w:bCs/>
      <w:smallCaps/>
      <w:color w:val="1072BA"/>
      <w:kern w:val="32"/>
      <w:sz w:val="32"/>
      <w:szCs w:val="32"/>
    </w:rPr>
  </w:style>
  <w:style w:type="paragraph" w:customStyle="1" w:styleId="TitlePageAddress">
    <w:name w:val="TitlePage_Address"/>
    <w:qFormat/>
    <w:rsid w:val="00174C7F"/>
    <w:pPr>
      <w:spacing w:after="160" w:line="259" w:lineRule="auto"/>
      <w:contextualSpacing/>
      <w:jc w:val="right"/>
    </w:pPr>
    <w:rPr>
      <w:sz w:val="22"/>
      <w:szCs w:val="22"/>
    </w:rPr>
  </w:style>
  <w:style w:type="paragraph" w:customStyle="1" w:styleId="EduInstituion">
    <w:name w:val="Edu_Instituion"/>
    <w:qFormat/>
    <w:rsid w:val="00174C7F"/>
    <w:pPr>
      <w:keepNext/>
      <w:keepLines/>
      <w:widowControl w:val="0"/>
      <w:spacing w:after="160"/>
    </w:pPr>
    <w:rPr>
      <w:rFonts w:ascii="Calibri" w:eastAsia="Calibri" w:hAnsi="Calibri" w:cs="Times New Roman"/>
      <w:sz w:val="18"/>
      <w:szCs w:val="22"/>
    </w:rPr>
  </w:style>
  <w:style w:type="paragraph" w:customStyle="1" w:styleId="ExpClient">
    <w:name w:val="Exp_Client"/>
    <w:next w:val="ExpRole"/>
    <w:qFormat/>
    <w:rsid w:val="00174C7F"/>
    <w:pPr>
      <w:widowControl w:val="0"/>
      <w:tabs>
        <w:tab w:val="right" w:pos="9000"/>
      </w:tabs>
      <w:spacing w:before="200" w:after="40"/>
    </w:pPr>
    <w:rPr>
      <w:rFonts w:ascii="Calibri" w:eastAsia="Calibri" w:hAnsi="Calibri" w:cs="Times New Roman"/>
      <w:b/>
      <w:sz w:val="21"/>
      <w:szCs w:val="22"/>
    </w:rPr>
  </w:style>
  <w:style w:type="paragraph" w:customStyle="1" w:styleId="ExpDuties">
    <w:name w:val="Exp_Duties"/>
    <w:qFormat/>
    <w:rsid w:val="00174C7F"/>
    <w:pPr>
      <w:widowControl w:val="0"/>
      <w:spacing w:before="140" w:after="140"/>
    </w:pPr>
    <w:rPr>
      <w:rFonts w:ascii="Calibri" w:eastAsia="Calibri" w:hAnsi="Calibri" w:cs="Times New Roman"/>
      <w:sz w:val="20"/>
      <w:szCs w:val="22"/>
    </w:rPr>
  </w:style>
  <w:style w:type="paragraph" w:customStyle="1" w:styleId="ExpDutiesBullet1">
    <w:name w:val="Exp_Duties_Bullet1"/>
    <w:qFormat/>
    <w:rsid w:val="00174C7F"/>
    <w:pPr>
      <w:numPr>
        <w:numId w:val="38"/>
      </w:numPr>
      <w:spacing w:after="140"/>
    </w:pPr>
    <w:rPr>
      <w:rFonts w:ascii="Calibri" w:eastAsia="Calibri" w:hAnsi="Calibri" w:cs="Times New Roman"/>
      <w:sz w:val="20"/>
      <w:szCs w:val="22"/>
    </w:rPr>
  </w:style>
  <w:style w:type="paragraph" w:customStyle="1" w:styleId="ExpDutiesBullet1Comp">
    <w:name w:val="Exp_Duties_Bullet1_Comp"/>
    <w:basedOn w:val="ExpDutiesBullet1"/>
    <w:qFormat/>
    <w:rsid w:val="00174C7F"/>
    <w:pPr>
      <w:spacing w:after="0"/>
      <w:ind w:left="360"/>
    </w:pPr>
  </w:style>
  <w:style w:type="paragraph" w:customStyle="1" w:styleId="ExpDutiesLast">
    <w:name w:val="Exp_Duties_Last"/>
    <w:basedOn w:val="ExpDuties"/>
    <w:qFormat/>
    <w:rsid w:val="00174C7F"/>
    <w:pPr>
      <w:spacing w:after="0"/>
    </w:pPr>
  </w:style>
  <w:style w:type="paragraph" w:customStyle="1" w:styleId="ExpKeyContacts">
    <w:name w:val="Exp_KeyContacts"/>
    <w:next w:val="ExpDuties"/>
    <w:qFormat/>
    <w:rsid w:val="00174C7F"/>
    <w:pPr>
      <w:widowControl w:val="0"/>
      <w:numPr>
        <w:numId w:val="39"/>
      </w:numPr>
      <w:spacing w:after="160"/>
    </w:pPr>
    <w:rPr>
      <w:rFonts w:ascii="Calibri" w:eastAsia="Calibri" w:hAnsi="Calibri" w:cs="Times New Roman"/>
      <w:sz w:val="20"/>
      <w:szCs w:val="22"/>
    </w:rPr>
  </w:style>
  <w:style w:type="paragraph" w:customStyle="1" w:styleId="ExpProjectName">
    <w:name w:val="Exp_ProjectName"/>
    <w:next w:val="ExpKeyContacts"/>
    <w:qFormat/>
    <w:rsid w:val="00174C7F"/>
    <w:pPr>
      <w:widowControl w:val="0"/>
      <w:spacing w:after="60"/>
    </w:pPr>
    <w:rPr>
      <w:rFonts w:ascii="Times New Roman" w:eastAsia="Calibri" w:hAnsi="Times New Roman" w:cs="Times New Roman"/>
      <w:b/>
      <w:i/>
      <w:sz w:val="18"/>
      <w:szCs w:val="18"/>
    </w:rPr>
  </w:style>
  <w:style w:type="paragraph" w:customStyle="1" w:styleId="ExpRole">
    <w:name w:val="Exp_Role"/>
    <w:next w:val="ExpProjectName"/>
    <w:qFormat/>
    <w:rsid w:val="00174C7F"/>
    <w:pPr>
      <w:widowControl w:val="0"/>
      <w:spacing w:after="60"/>
    </w:pPr>
    <w:rPr>
      <w:rFonts w:ascii="Times New Roman" w:eastAsia="Calibri" w:hAnsi="Times New Roman" w:cs="Times New Roman"/>
      <w:b/>
      <w:i/>
      <w:sz w:val="18"/>
      <w:szCs w:val="18"/>
    </w:rPr>
  </w:style>
  <w:style w:type="paragraph" w:customStyle="1" w:styleId="Skill">
    <w:name w:val="Skill"/>
    <w:qFormat/>
    <w:rsid w:val="00174C7F"/>
    <w:pPr>
      <w:widowControl w:val="0"/>
      <w:tabs>
        <w:tab w:val="left" w:pos="3240"/>
        <w:tab w:val="left" w:pos="6480"/>
      </w:tabs>
    </w:pPr>
    <w:rPr>
      <w:rFonts w:ascii="Calibri" w:eastAsia="Calibri" w:hAnsi="Calibri" w:cs="Times New Roman"/>
      <w:sz w:val="19"/>
      <w:szCs w:val="22"/>
    </w:rPr>
  </w:style>
  <w:style w:type="paragraph" w:customStyle="1" w:styleId="SkillGroupName">
    <w:name w:val="Skill_Group_Name"/>
    <w:next w:val="Skill"/>
    <w:qFormat/>
    <w:rsid w:val="00174C7F"/>
    <w:pPr>
      <w:widowControl w:val="0"/>
      <w:spacing w:before="160"/>
    </w:pPr>
    <w:rPr>
      <w:rFonts w:ascii="Calibri" w:eastAsia="Calibri" w:hAnsi="Calibri" w:cs="Times New Roman"/>
      <w:b/>
      <w:sz w:val="20"/>
      <w:szCs w:val="22"/>
      <w:u w:val="single"/>
    </w:rPr>
  </w:style>
  <w:style w:type="paragraph" w:customStyle="1" w:styleId="SkillLast">
    <w:name w:val="Skill_Last"/>
    <w:qFormat/>
    <w:rsid w:val="00174C7F"/>
    <w:pPr>
      <w:widowControl w:val="0"/>
      <w:tabs>
        <w:tab w:val="left" w:pos="3240"/>
        <w:tab w:val="left" w:pos="6480"/>
      </w:tabs>
    </w:pPr>
    <w:rPr>
      <w:rFonts w:ascii="Calibri" w:eastAsia="Calibri" w:hAnsi="Calibri" w:cs="Times New Roman"/>
      <w:sz w:val="19"/>
      <w:szCs w:val="22"/>
    </w:rPr>
  </w:style>
  <w:style w:type="character" w:customStyle="1" w:styleId="c-Xref">
    <w:name w:val="c-Xref"/>
    <w:basedOn w:val="DefaultParagraphFont"/>
    <w:uiPriority w:val="1"/>
    <w:qFormat/>
    <w:rsid w:val="00174C7F"/>
    <w:rPr>
      <w:color w:val="0070C0"/>
      <w:u w:val="single"/>
    </w:rPr>
  </w:style>
  <w:style w:type="paragraph" w:customStyle="1" w:styleId="x-FooterLetter">
    <w:name w:val="x-Footer_Letter"/>
    <w:basedOn w:val="Normal"/>
    <w:qFormat/>
    <w:rsid w:val="00174C7F"/>
    <w:pPr>
      <w:pBdr>
        <w:top w:val="single" w:sz="4" w:space="1" w:color="auto"/>
      </w:pBdr>
      <w:spacing w:after="0"/>
      <w:jc w:val="center"/>
    </w:pPr>
    <w:rPr>
      <w:rFonts w:asciiTheme="majorHAnsi" w:hAnsiTheme="majorHAnsi" w:cstheme="majorHAnsi"/>
    </w:rPr>
  </w:style>
  <w:style w:type="paragraph" w:customStyle="1" w:styleId="x-HeaderLetter">
    <w:name w:val="x-Header_Letter"/>
    <w:qFormat/>
    <w:rsid w:val="00174C7F"/>
    <w:pPr>
      <w:tabs>
        <w:tab w:val="left" w:pos="3045"/>
      </w:tabs>
      <w:spacing w:line="230" w:lineRule="exact"/>
      <w:jc w:val="both"/>
    </w:pPr>
    <w:rPr>
      <w:rFonts w:asciiTheme="majorHAnsi" w:hAnsiTheme="majorHAnsi" w:cstheme="majorHAnsi"/>
      <w:sz w:val="22"/>
      <w:szCs w:val="22"/>
    </w:rPr>
  </w:style>
  <w:style w:type="paragraph" w:customStyle="1" w:styleId="TableTextBullet1Comp">
    <w:name w:val="Table_Text_Bullet1_Comp"/>
    <w:basedOn w:val="TableTextBullet1"/>
    <w:qFormat/>
    <w:rsid w:val="00174C7F"/>
    <w:pPr>
      <w:spacing w:after="0"/>
    </w:pPr>
  </w:style>
  <w:style w:type="paragraph" w:customStyle="1" w:styleId="TableTextBullet2Comp">
    <w:name w:val="Table_Text_Bullet2_Comp"/>
    <w:basedOn w:val="TableTextBullet2"/>
    <w:qFormat/>
    <w:rsid w:val="00174C7F"/>
    <w:pPr>
      <w:numPr>
        <w:ilvl w:val="4"/>
      </w:numPr>
      <w:spacing w:after="0"/>
    </w:pPr>
  </w:style>
  <w:style w:type="paragraph" w:customStyle="1" w:styleId="LetterBodyLeftJustified">
    <w:name w:val="Letter_Body_LeftJustified"/>
    <w:basedOn w:val="LetterBody"/>
    <w:qFormat/>
    <w:rsid w:val="00292BE6"/>
    <w:pPr>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60203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26" Type="http://schemas.openxmlformats.org/officeDocument/2006/relationships/image" Target="media/image9.png"/><Relationship Id="rId39" Type="http://schemas.openxmlformats.org/officeDocument/2006/relationships/image" Target="media/image14.png"/><Relationship Id="rId3" Type="http://schemas.openxmlformats.org/officeDocument/2006/relationships/customXml" Target="../customXml/item3.xml"/><Relationship Id="rId34" Type="http://schemas.openxmlformats.org/officeDocument/2006/relationships/diagramColors" Target="diagrams/colors1.xml"/><Relationship Id="rId42"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5.jpg"/><Relationship Id="rId25" Type="http://schemas.openxmlformats.org/officeDocument/2006/relationships/image" Target="media/image8.png"/><Relationship Id="rId33" Type="http://schemas.openxmlformats.org/officeDocument/2006/relationships/diagramQuickStyle" Target="diagrams/quickStyle1.xml"/><Relationship Id="rId38" Type="http://schemas.openxmlformats.org/officeDocument/2006/relationships/hyperlink" Target="mailto:j.shaulis@kunzleigh.com" TargetMode="External"/><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image" Target="media/image9.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7.png"/><Relationship Id="rId32" Type="http://schemas.openxmlformats.org/officeDocument/2006/relationships/diagramLayout" Target="diagrams/layout1.xml"/><Relationship Id="rId37" Type="http://schemas.openxmlformats.org/officeDocument/2006/relationships/image" Target="media/image13.png"/><Relationship Id="rId40" Type="http://schemas.openxmlformats.org/officeDocument/2006/relationships/header" Target="header1.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2.png"/><Relationship Id="rId10" Type="http://schemas.openxmlformats.org/officeDocument/2006/relationships/endnotes" Target="endnotes.xml"/><Relationship Id="rId31" Type="http://schemas.openxmlformats.org/officeDocument/2006/relationships/diagramData" Target="diagrams/data1.xm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8.jpeg"/><Relationship Id="rId27" Type="http://schemas.openxmlformats.org/officeDocument/2006/relationships/image" Target="media/image10.png"/><Relationship Id="rId30" Type="http://schemas.openxmlformats.org/officeDocument/2006/relationships/image" Target="media/image13.jpeg"/><Relationship Id="rId35" Type="http://schemas.microsoft.com/office/2007/relationships/diagramDrawing" Target="diagrams/drawing1.xml"/><Relationship Id="rId43" Type="http://schemas.openxmlformats.org/officeDocument/2006/relationships/footer" Target="footer2.xml"/></Relationships>
</file>

<file path=word/_rels/footnotes.xml.rels><?xml version="1.0" encoding="UTF-8" standalone="yes"?>
<Relationships xmlns="http://schemas.openxmlformats.org/package/2006/relationships"><Relationship Id="rId1" Type="http://schemas.openxmlformats.org/officeDocument/2006/relationships/hyperlink" Target="https://www.michigan.gov/mdhhs/0,5885,7-339-71550_2955_2982-518781--,00.htm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16.png"/><Relationship Id="rId1" Type="http://schemas.openxmlformats.org/officeDocument/2006/relationships/image" Target="media/image15.png"/><Relationship Id="rId4" Type="http://schemas.openxmlformats.org/officeDocument/2006/relationships/image" Target="media/image18.png"/></Relationships>
</file>

<file path=word/_rels/header2.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16.png"/><Relationship Id="rId1" Type="http://schemas.openxmlformats.org/officeDocument/2006/relationships/image" Target="media/image15.png"/><Relationship Id="rId4"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lates\Word\KLA_Templates\KLA_Proposals_CoverLetter_20210722.dotm" TargetMode="External"/></Relationships>
</file>

<file path=word/diagrams/colors1.xml><?xml version="1.0" encoding="utf-8"?>
<dgm:colorsDef xmlns:dgm="http://schemas.openxmlformats.org/drawingml/2006/diagram" xmlns:a="http://schemas.openxmlformats.org/drawingml/2006/main" uniqueId="urn:microsoft.com/office/officeart/2005/8/colors/accent5_4">
  <dgm:title val=""/>
  <dgm:desc val=""/>
  <dgm:catLst>
    <dgm:cat type="accent5" pri="11400"/>
  </dgm:catLst>
  <dgm:styleLbl name="node0">
    <dgm:fillClrLst meth="cycle">
      <a:schemeClr val="accent5">
        <a:shade val="60000"/>
      </a:schemeClr>
    </dgm:fillClrLst>
    <dgm:linClrLst meth="repeat">
      <a:schemeClr val="lt1"/>
    </dgm:linClrLst>
    <dgm:effectClrLst/>
    <dgm:txLinClrLst/>
    <dgm:txFillClrLst/>
    <dgm:txEffectClrLst/>
  </dgm:styleLbl>
  <dgm:styleLbl name="node1">
    <dgm:fillClrLst meth="cycle">
      <a:schemeClr val="accent5">
        <a:shade val="50000"/>
      </a:schemeClr>
      <a:schemeClr val="accent5">
        <a:tint val="55000"/>
      </a:schemeClr>
    </dgm:fillClrLst>
    <dgm:linClrLst meth="repeat">
      <a:schemeClr val="lt1"/>
    </dgm:linClrLst>
    <dgm:effectClrLst/>
    <dgm:txLinClrLst/>
    <dgm:txFillClrLst/>
    <dgm:txEffectClrLst/>
  </dgm:styleLbl>
  <dgm:styleLbl name="alignNode1">
    <dgm:fillClrLst meth="cycle">
      <a:schemeClr val="accent5">
        <a:shade val="50000"/>
      </a:schemeClr>
      <a:schemeClr val="accent5">
        <a:tint val="55000"/>
      </a:schemeClr>
    </dgm:fillClrLst>
    <dgm:linClrLst meth="cycle">
      <a:schemeClr val="accent5">
        <a:shade val="50000"/>
      </a:schemeClr>
      <a:schemeClr val="accent5">
        <a:tint val="55000"/>
      </a:schemeClr>
    </dgm:linClrLst>
    <dgm:effectClrLst/>
    <dgm:txLinClrLst/>
    <dgm:txFillClrLst/>
    <dgm:txEffectClrLst/>
  </dgm:styleLbl>
  <dgm:styleLbl name="lnNode1">
    <dgm:fillClrLst meth="cycle">
      <a:schemeClr val="accent5">
        <a:shade val="50000"/>
      </a:schemeClr>
      <a:schemeClr val="accent5">
        <a:tint val="55000"/>
      </a:schemeClr>
    </dgm:fillClrLst>
    <dgm:linClrLst meth="repeat">
      <a:schemeClr val="lt1"/>
    </dgm:linClrLst>
    <dgm:effectClrLst/>
    <dgm:txLinClrLst/>
    <dgm:txFillClrLst/>
    <dgm:txEffectClrLst/>
  </dgm:styleLbl>
  <dgm:styleLbl name="vennNode1">
    <dgm:fillClrLst meth="cycle">
      <a:schemeClr val="accent5">
        <a:shade val="80000"/>
        <a:alpha val="50000"/>
      </a:schemeClr>
      <a:schemeClr val="accent5">
        <a:tint val="50000"/>
        <a:alpha val="50000"/>
      </a:schemeClr>
    </dgm:fillClrLst>
    <dgm:linClrLst meth="repeat">
      <a:schemeClr val="lt1"/>
    </dgm:linClrLst>
    <dgm:effectClrLst/>
    <dgm:txLinClrLst/>
    <dgm:txFillClrLst/>
    <dgm:txEffectClrLst/>
  </dgm:styleLbl>
  <dgm:styleLbl name="node2">
    <dgm:fillClrLst>
      <a:schemeClr val="accent5">
        <a:shade val="80000"/>
      </a:schemeClr>
    </dgm:fillClrLst>
    <dgm:linClrLst meth="repeat">
      <a:schemeClr val="lt1"/>
    </dgm:linClrLst>
    <dgm:effectClrLst/>
    <dgm:txLinClrLst/>
    <dgm:txFillClrLst/>
    <dgm:txEffectClrLst/>
  </dgm:styleLbl>
  <dgm:styleLbl name="node3">
    <dgm:fillClrLst>
      <a:schemeClr val="accent5">
        <a:tint val="99000"/>
      </a:schemeClr>
    </dgm:fillClrLst>
    <dgm:linClrLst meth="repeat">
      <a:schemeClr val="lt1"/>
    </dgm:linClrLst>
    <dgm:effectClrLst/>
    <dgm:txLinClrLst/>
    <dgm:txFillClrLst/>
    <dgm:txEffectClrLst/>
  </dgm:styleLbl>
  <dgm:styleLbl name="node4">
    <dgm:fillClrLst>
      <a:schemeClr val="accent5">
        <a:tint val="70000"/>
      </a:schemeClr>
    </dgm:fillClrLst>
    <dgm:linClrLst meth="repeat">
      <a:schemeClr val="lt1"/>
    </dgm:linClrLst>
    <dgm:effectClrLst/>
    <dgm:txLinClrLst/>
    <dgm:txFillClrLst/>
    <dgm:txEffectClrLst/>
  </dgm:styleLbl>
  <dgm:styleLbl name="fgImgPlace1">
    <dgm:fillClrLst>
      <a:schemeClr val="accent5">
        <a:tint val="50000"/>
      </a:schemeClr>
      <a:schemeClr val="accent5">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5">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5">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5">
        <a:shade val="90000"/>
      </a:schemeClr>
      <a:schemeClr val="accent5">
        <a:tint val="50000"/>
      </a:schemeClr>
    </dgm:fillClrLst>
    <dgm:linClrLst meth="cycle">
      <a:schemeClr val="accent5">
        <a:shade val="90000"/>
      </a:schemeClr>
      <a:schemeClr val="accent5">
        <a:tint val="50000"/>
      </a:schemeClr>
    </dgm:linClrLst>
    <dgm:effectClrLst/>
    <dgm:txLinClrLst/>
    <dgm:txFillClrLst/>
    <dgm:txEffectClrLst/>
  </dgm:styleLbl>
  <dgm:styleLbl name="fgSibTrans2D1">
    <dgm:fillClrLst meth="cycle">
      <a:schemeClr val="accent5">
        <a:shade val="90000"/>
      </a:schemeClr>
      <a:schemeClr val="accent5">
        <a:tint val="50000"/>
      </a:schemeClr>
    </dgm:fillClrLst>
    <dgm:linClrLst meth="cycle">
      <a:schemeClr val="accent5">
        <a:shade val="90000"/>
      </a:schemeClr>
      <a:schemeClr val="accent5">
        <a:tint val="50000"/>
      </a:schemeClr>
    </dgm:linClrLst>
    <dgm:effectClrLst/>
    <dgm:txLinClrLst/>
    <dgm:txFillClrLst/>
    <dgm:txEffectClrLst/>
  </dgm:styleLbl>
  <dgm:styleLbl name="bgSibTrans2D1">
    <dgm:fillClrLst meth="cycle">
      <a:schemeClr val="accent5">
        <a:shade val="90000"/>
      </a:schemeClr>
      <a:schemeClr val="accent5">
        <a:tint val="50000"/>
      </a:schemeClr>
    </dgm:fillClrLst>
    <dgm:linClrLst meth="cycle">
      <a:schemeClr val="accent5">
        <a:shade val="90000"/>
      </a:schemeClr>
      <a:schemeClr val="accent5">
        <a:tint val="50000"/>
      </a:schemeClr>
    </dgm:linClrLst>
    <dgm:effectClrLst/>
    <dgm:txLinClrLst/>
    <dgm:txFillClrLst/>
    <dgm:txEffectClrLst/>
  </dgm:styleLbl>
  <dgm:styleLbl name="fgSibTrans2D1">
    <dgm:fillClrLst meth="cycle">
      <a:schemeClr val="accent5">
        <a:shade val="90000"/>
      </a:schemeClr>
      <a:schemeClr val="accent5">
        <a:tint val="50000"/>
      </a:schemeClr>
    </dgm:fillClrLst>
    <dgm:linClrLst meth="cycle">
      <a:schemeClr val="accent5">
        <a:shade val="90000"/>
      </a:schemeClr>
      <a:schemeClr val="accent5">
        <a:tint val="50000"/>
      </a:schemeClr>
    </dgm:linClrLst>
    <dgm:effectClrLst/>
    <dgm:txLinClrLst/>
    <dgm:txFillClrLst/>
    <dgm:txEffectClrLst/>
  </dgm:styleLbl>
  <dgm:styleLbl name="sibTrans1D1">
    <dgm:fillClrLst meth="cycle">
      <a:schemeClr val="accent5">
        <a:shade val="90000"/>
      </a:schemeClr>
      <a:schemeClr val="accent5">
        <a:tint val="50000"/>
      </a:schemeClr>
    </dgm:fillClrLst>
    <dgm:linClrLst meth="cycle">
      <a:schemeClr val="accent5">
        <a:shade val="90000"/>
      </a:schemeClr>
      <a:schemeClr val="accent5">
        <a:tint val="50000"/>
      </a:schemeClr>
    </dgm:linClrLst>
    <dgm:effectClrLst/>
    <dgm:txLinClrLst/>
    <dgm:txFillClrLst meth="repeat">
      <a:schemeClr val="tx1"/>
    </dgm:txFillClrLst>
    <dgm:txEffectClrLst/>
  </dgm:styleLbl>
  <dgm:styleLbl name="callout">
    <dgm:fillClrLst meth="repeat">
      <a:schemeClr val="accent5"/>
    </dgm:fillClrLst>
    <dgm:linClrLst meth="repeat">
      <a:schemeClr val="accent5"/>
    </dgm:linClrLst>
    <dgm:effectClrLst/>
    <dgm:txLinClrLst/>
    <dgm:txFillClrLst meth="repeat">
      <a:schemeClr val="tx1"/>
    </dgm:txFillClrLst>
    <dgm:txEffectClrLst/>
  </dgm:styleLbl>
  <dgm:styleLbl name="asst0">
    <dgm:fillClrLst meth="repeat">
      <a:schemeClr val="accent5">
        <a:shade val="80000"/>
      </a:schemeClr>
    </dgm:fillClrLst>
    <dgm:linClrLst meth="repeat">
      <a:schemeClr val="lt1"/>
    </dgm:linClrLst>
    <dgm:effectClrLst/>
    <dgm:txLinClrLst/>
    <dgm:txFillClrLst/>
    <dgm:txEffectClrLst/>
  </dgm:styleLbl>
  <dgm:styleLbl name="asst1">
    <dgm:fillClrLst meth="repeat">
      <a:schemeClr val="accent5">
        <a:shade val="80000"/>
      </a:schemeClr>
    </dgm:fillClrLst>
    <dgm:linClrLst meth="repeat">
      <a:schemeClr val="lt1"/>
    </dgm:linClrLst>
    <dgm:effectClrLst/>
    <dgm:txLinClrLst/>
    <dgm:txFillClrLst/>
    <dgm:txEffectClrLst/>
  </dgm:styleLbl>
  <dgm:styleLbl name="asst2">
    <dgm:fillClrLst>
      <a:schemeClr val="accent5">
        <a:tint val="90000"/>
      </a:schemeClr>
    </dgm:fillClrLst>
    <dgm:linClrLst meth="repeat">
      <a:schemeClr val="lt1"/>
    </dgm:linClrLst>
    <dgm:effectClrLst/>
    <dgm:txLinClrLst/>
    <dgm:txFillClrLst/>
    <dgm:txEffectClrLst/>
  </dgm:styleLbl>
  <dgm:styleLbl name="asst3">
    <dgm:fillClrLst>
      <a:schemeClr val="accent5">
        <a:tint val="70000"/>
      </a:schemeClr>
    </dgm:fillClrLst>
    <dgm:linClrLst meth="repeat">
      <a:schemeClr val="lt1"/>
    </dgm:linClrLst>
    <dgm:effectClrLst/>
    <dgm:txLinClrLst/>
    <dgm:txFillClrLst/>
    <dgm:txEffectClrLst/>
  </dgm:styleLbl>
  <dgm:styleLbl name="asst4">
    <dgm:fillClrLst>
      <a:schemeClr val="accent5">
        <a:tint val="50000"/>
      </a:schemeClr>
    </dgm:fillClrLst>
    <dgm:linClrLst meth="repeat">
      <a:schemeClr val="lt1"/>
    </dgm:linClrLst>
    <dgm:effectClrLst/>
    <dgm:txLinClrLst/>
    <dgm:txFillClrLst/>
    <dgm:txEffectClrLst/>
  </dgm:styleLbl>
  <dgm:styleLbl name="parChTrans2D1">
    <dgm:fillClrLst meth="repeat">
      <a:schemeClr val="accent5">
        <a:tint val="60000"/>
      </a:schemeClr>
    </dgm:fillClrLst>
    <dgm:linClrLst meth="repeat">
      <a:schemeClr val="accent5">
        <a:shade val="80000"/>
      </a:schemeClr>
    </dgm:linClrLst>
    <dgm:effectClrLst/>
    <dgm:txLinClrLst/>
    <dgm:txFillClrLst/>
    <dgm:txEffectClrLst/>
  </dgm:styleLbl>
  <dgm:styleLbl name="parChTrans2D2">
    <dgm:fillClrLst meth="repeat">
      <a:schemeClr val="accent5">
        <a:tint val="90000"/>
      </a:schemeClr>
    </dgm:fillClrLst>
    <dgm:linClrLst meth="repeat">
      <a:schemeClr val="accent5">
        <a:tint val="90000"/>
      </a:schemeClr>
    </dgm:linClrLst>
    <dgm:effectClrLst/>
    <dgm:txLinClrLst/>
    <dgm:txFillClrLst/>
    <dgm:txEffectClrLst/>
  </dgm:styleLbl>
  <dgm:styleLbl name="parChTrans2D3">
    <dgm:fillClrLst meth="repeat">
      <a:schemeClr val="accent5">
        <a:tint val="70000"/>
      </a:schemeClr>
    </dgm:fillClrLst>
    <dgm:linClrLst meth="repeat">
      <a:schemeClr val="accent5">
        <a:tint val="70000"/>
      </a:schemeClr>
    </dgm:linClrLst>
    <dgm:effectClrLst/>
    <dgm:txLinClrLst/>
    <dgm:txFillClrLst/>
    <dgm:txEffectClrLst/>
  </dgm:styleLbl>
  <dgm:styleLbl name="parChTrans2D4">
    <dgm:fillClrLst meth="repeat">
      <a:schemeClr val="accent5">
        <a:tint val="50000"/>
      </a:schemeClr>
    </dgm:fillClrLst>
    <dgm:linClrLst meth="repeat">
      <a:schemeClr val="accent5">
        <a:tint val="50000"/>
      </a:schemeClr>
    </dgm:linClrLst>
    <dgm:effectClrLst/>
    <dgm:txLinClrLst/>
    <dgm:txFillClrLst meth="repeat">
      <a:schemeClr val="dk1"/>
    </dgm:txFillClrLst>
    <dgm:txEffectClrLst/>
  </dgm:styleLbl>
  <dgm:styleLbl name="parChTrans1D1">
    <dgm:fillClrLst meth="repeat">
      <a:schemeClr val="accent5">
        <a:shade val="80000"/>
      </a:schemeClr>
    </dgm:fillClrLst>
    <dgm:linClrLst meth="repeat">
      <a:schemeClr val="accent5">
        <a:shade val="80000"/>
      </a:schemeClr>
    </dgm:linClrLst>
    <dgm:effectClrLst/>
    <dgm:txLinClrLst/>
    <dgm:txFillClrLst meth="repeat">
      <a:schemeClr val="tx1"/>
    </dgm:txFillClrLst>
    <dgm:txEffectClrLst/>
  </dgm:styleLbl>
  <dgm:styleLbl name="parChTrans1D2">
    <dgm:fillClrLst meth="repeat">
      <a:schemeClr val="accent5">
        <a:tint val="90000"/>
      </a:schemeClr>
    </dgm:fillClrLst>
    <dgm:linClrLst meth="repeat">
      <a:schemeClr val="accent5">
        <a:tint val="90000"/>
      </a:schemeClr>
    </dgm:linClrLst>
    <dgm:effectClrLst/>
    <dgm:txLinClrLst/>
    <dgm:txFillClrLst meth="repeat">
      <a:schemeClr val="tx1"/>
    </dgm:txFillClrLst>
    <dgm:txEffectClrLst/>
  </dgm:styleLbl>
  <dgm:styleLbl name="parChTrans1D3">
    <dgm:fillClrLst meth="repeat">
      <a:schemeClr val="accent5">
        <a:tint val="70000"/>
      </a:schemeClr>
    </dgm:fillClrLst>
    <dgm:linClrLst meth="repeat">
      <a:schemeClr val="accent5">
        <a:tint val="70000"/>
      </a:schemeClr>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5">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5">
        <a:shade val="50000"/>
      </a:schemeClr>
      <a:schemeClr val="accent5">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5">
        <a:shade val="50000"/>
      </a:schemeClr>
      <a:schemeClr val="accent5">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5">
        <a:shade val="50000"/>
      </a:schemeClr>
      <a:schemeClr val="accent5">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5">
        <a:shade val="50000"/>
      </a:schemeClr>
      <a:schemeClr val="accent5">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5">
        <a:shade val="50000"/>
      </a:schemeClr>
      <a:schemeClr val="accent5">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meth="repeat">
      <a:schemeClr val="accent5">
        <a:alpha val="90000"/>
        <a:tint val="55000"/>
      </a:schemeClr>
    </dgm:fillClrLst>
    <dgm:linClrLst meth="repeat">
      <a:schemeClr val="accent5">
        <a:alpha val="90000"/>
        <a:tint val="55000"/>
      </a:schemeClr>
    </dgm:linClrLst>
    <dgm:effectClrLst/>
    <dgm:txLinClrLst/>
    <dgm:txFillClrLst meth="repeat">
      <a:schemeClr val="dk1"/>
    </dgm:txFillClrLst>
    <dgm:txEffectClrLst/>
  </dgm:styleLbl>
  <dgm:styleLbl name="alignAccFollowNode1">
    <dgm:fillClrLst meth="repeat">
      <a:schemeClr val="accent5">
        <a:alpha val="90000"/>
        <a:tint val="55000"/>
      </a:schemeClr>
    </dgm:fillClrLst>
    <dgm:linClrLst meth="repeat">
      <a:schemeClr val="accent5">
        <a:alpha val="90000"/>
        <a:tint val="55000"/>
      </a:schemeClr>
    </dgm:linClrLst>
    <dgm:effectClrLst/>
    <dgm:txLinClrLst/>
    <dgm:txFillClrLst meth="repeat">
      <a:schemeClr val="dk1"/>
    </dgm:txFillClrLst>
    <dgm:txEffectClrLst/>
  </dgm:styleLbl>
  <dgm:styleLbl name="bgAccFollowNode1">
    <dgm:fillClrLst meth="repeat">
      <a:schemeClr val="accent5">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5">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5">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5">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5">
        <a:tint val="50000"/>
      </a:schemeClr>
    </dgm:linClrLst>
    <dgm:effectClrLst/>
    <dgm:txLinClrLst/>
    <dgm:txFillClrLst meth="repeat">
      <a:schemeClr val="dk1"/>
    </dgm:txFillClrLst>
    <dgm:txEffectClrLst/>
  </dgm:styleLbl>
  <dgm:styleLbl name="bgShp">
    <dgm:fillClrLst meth="repeat">
      <a:schemeClr val="accent5">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55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BC30E16-7205-447E-9978-4DDF4ECC60EA}" type="doc">
      <dgm:prSet loTypeId="urn:microsoft.com/office/officeart/2011/layout/HexagonRadial" loCatId="cycle" qsTypeId="urn:microsoft.com/office/officeart/2005/8/quickstyle/simple1" qsCatId="simple" csTypeId="urn:microsoft.com/office/officeart/2005/8/colors/accent5_4" csCatId="accent5" phldr="1"/>
      <dgm:spPr/>
      <dgm:t>
        <a:bodyPr/>
        <a:lstStyle/>
        <a:p>
          <a:endParaRPr lang="en-US"/>
        </a:p>
      </dgm:t>
    </dgm:pt>
    <dgm:pt modelId="{D010B02A-991E-4ADB-8BC9-12A6308CA961}">
      <dgm:prSet phldrT="[Text]" custT="1"/>
      <dgm:spPr/>
      <dgm:t>
        <a:bodyPr/>
        <a:lstStyle/>
        <a:p>
          <a:r>
            <a:rPr lang="en-US" sz="900" b="1"/>
            <a:t>Key Success Factors</a:t>
          </a:r>
        </a:p>
      </dgm:t>
    </dgm:pt>
    <dgm:pt modelId="{B7DEB39A-DEA2-45A2-82A3-9363F7E73B1E}" type="parTrans" cxnId="{0160021B-9079-4AC1-85F9-5C971DCF1482}">
      <dgm:prSet/>
      <dgm:spPr/>
      <dgm:t>
        <a:bodyPr/>
        <a:lstStyle/>
        <a:p>
          <a:endParaRPr lang="en-US"/>
        </a:p>
      </dgm:t>
    </dgm:pt>
    <dgm:pt modelId="{AF8B40C1-2CB0-441B-A888-B996D98FA43E}" type="sibTrans" cxnId="{0160021B-9079-4AC1-85F9-5C971DCF1482}">
      <dgm:prSet/>
      <dgm:spPr/>
      <dgm:t>
        <a:bodyPr/>
        <a:lstStyle/>
        <a:p>
          <a:endParaRPr lang="en-US"/>
        </a:p>
      </dgm:t>
    </dgm:pt>
    <dgm:pt modelId="{370F1F57-A022-42F6-8CBF-A609AB2F514A}">
      <dgm:prSet phldrT="[Text]"/>
      <dgm:spPr/>
      <dgm:t>
        <a:bodyPr/>
        <a:lstStyle/>
        <a:p>
          <a:r>
            <a:rPr lang="en-US"/>
            <a:t>Proven Vendor with the State of Michigan</a:t>
          </a:r>
        </a:p>
      </dgm:t>
    </dgm:pt>
    <dgm:pt modelId="{A82C77FE-9A96-48EC-9BB4-EC3B6E0CB20D}" type="parTrans" cxnId="{B65783F5-1013-4407-8F73-08A17221CC25}">
      <dgm:prSet/>
      <dgm:spPr/>
      <dgm:t>
        <a:bodyPr/>
        <a:lstStyle/>
        <a:p>
          <a:endParaRPr lang="en-US"/>
        </a:p>
      </dgm:t>
    </dgm:pt>
    <dgm:pt modelId="{961C6BC8-A058-40D8-9847-6B76A6E69E87}" type="sibTrans" cxnId="{B65783F5-1013-4407-8F73-08A17221CC25}">
      <dgm:prSet/>
      <dgm:spPr/>
      <dgm:t>
        <a:bodyPr/>
        <a:lstStyle/>
        <a:p>
          <a:endParaRPr lang="en-US"/>
        </a:p>
      </dgm:t>
    </dgm:pt>
    <dgm:pt modelId="{7B93AF61-9B59-4A4E-8ECF-F0F5F3D71916}">
      <dgm:prSet phldrT="[Text]"/>
      <dgm:spPr/>
      <dgm:t>
        <a:bodyPr/>
        <a:lstStyle/>
        <a:p>
          <a:r>
            <a:rPr lang="en-US"/>
            <a:t>Skilled, Experienced, Quality Staff</a:t>
          </a:r>
        </a:p>
      </dgm:t>
    </dgm:pt>
    <dgm:pt modelId="{BB7F554C-283D-4A78-A504-3AA7B1AE5516}" type="parTrans" cxnId="{8C484540-6462-4E60-A455-C4E7B2476E7B}">
      <dgm:prSet/>
      <dgm:spPr/>
      <dgm:t>
        <a:bodyPr/>
        <a:lstStyle/>
        <a:p>
          <a:endParaRPr lang="en-US"/>
        </a:p>
      </dgm:t>
    </dgm:pt>
    <dgm:pt modelId="{02F7C227-3DF3-4B14-9D45-5FB6DEDCB0D0}" type="sibTrans" cxnId="{8C484540-6462-4E60-A455-C4E7B2476E7B}">
      <dgm:prSet/>
      <dgm:spPr/>
      <dgm:t>
        <a:bodyPr/>
        <a:lstStyle/>
        <a:p>
          <a:endParaRPr lang="en-US"/>
        </a:p>
      </dgm:t>
    </dgm:pt>
    <dgm:pt modelId="{21A198F3-D3E2-4B5D-BFD1-1CBD6D6CBCF2}">
      <dgm:prSet phldrT="[Text]"/>
      <dgm:spPr/>
      <dgm:t>
        <a:bodyPr/>
        <a:lstStyle/>
        <a:p>
          <a:r>
            <a:rPr lang="en-US"/>
            <a:t>Proven Approaches and Methods</a:t>
          </a:r>
        </a:p>
      </dgm:t>
    </dgm:pt>
    <dgm:pt modelId="{5EA1D1FA-3ADF-4BFB-BC2B-7A859621349A}" type="parTrans" cxnId="{B3E8EA2E-9B67-4C0B-8637-CE3531965EA3}">
      <dgm:prSet/>
      <dgm:spPr/>
      <dgm:t>
        <a:bodyPr/>
        <a:lstStyle/>
        <a:p>
          <a:endParaRPr lang="en-US"/>
        </a:p>
      </dgm:t>
    </dgm:pt>
    <dgm:pt modelId="{4008072B-AFAA-4AC5-BF54-BBFEEC192633}" type="sibTrans" cxnId="{B3E8EA2E-9B67-4C0B-8637-CE3531965EA3}">
      <dgm:prSet/>
      <dgm:spPr/>
      <dgm:t>
        <a:bodyPr/>
        <a:lstStyle/>
        <a:p>
          <a:endParaRPr lang="en-US"/>
        </a:p>
      </dgm:t>
    </dgm:pt>
    <dgm:pt modelId="{EAFAB146-CEB5-49E0-B8C1-CDC8C520BDF6}">
      <dgm:prSet phldrT="[Text]"/>
      <dgm:spPr/>
      <dgm:t>
        <a:bodyPr/>
        <a:lstStyle/>
        <a:p>
          <a:r>
            <a:rPr lang="en-US"/>
            <a:t>Proven Tools &amp; Techniques</a:t>
          </a:r>
        </a:p>
      </dgm:t>
    </dgm:pt>
    <dgm:pt modelId="{3D2328A0-EF5D-43E6-BE75-182766970770}" type="parTrans" cxnId="{75095583-339B-4733-8D89-62F1D589A83F}">
      <dgm:prSet/>
      <dgm:spPr/>
      <dgm:t>
        <a:bodyPr/>
        <a:lstStyle/>
        <a:p>
          <a:endParaRPr lang="en-US"/>
        </a:p>
      </dgm:t>
    </dgm:pt>
    <dgm:pt modelId="{7B3C9BAE-71D7-4743-B57A-32FB0C93895F}" type="sibTrans" cxnId="{75095583-339B-4733-8D89-62F1D589A83F}">
      <dgm:prSet/>
      <dgm:spPr/>
      <dgm:t>
        <a:bodyPr/>
        <a:lstStyle/>
        <a:p>
          <a:endParaRPr lang="en-US"/>
        </a:p>
      </dgm:t>
    </dgm:pt>
    <dgm:pt modelId="{6AD131D7-8C83-4258-96B5-A5AA670E2191}">
      <dgm:prSet phldrT="[Text]"/>
      <dgm:spPr/>
      <dgm:t>
        <a:bodyPr/>
        <a:lstStyle/>
        <a:p>
          <a:r>
            <a:rPr lang="en-US"/>
            <a:t>Collaboration and Teamwork</a:t>
          </a:r>
        </a:p>
      </dgm:t>
    </dgm:pt>
    <dgm:pt modelId="{D0F4CF3C-90D9-4923-BA83-C89971101F66}" type="parTrans" cxnId="{69C211AE-40D4-4D69-86E6-4E87A5872074}">
      <dgm:prSet/>
      <dgm:spPr/>
      <dgm:t>
        <a:bodyPr/>
        <a:lstStyle/>
        <a:p>
          <a:endParaRPr lang="en-US"/>
        </a:p>
      </dgm:t>
    </dgm:pt>
    <dgm:pt modelId="{031F3DFB-4631-4386-91B8-F0DED4B22763}" type="sibTrans" cxnId="{69C211AE-40D4-4D69-86E6-4E87A5872074}">
      <dgm:prSet/>
      <dgm:spPr/>
      <dgm:t>
        <a:bodyPr/>
        <a:lstStyle/>
        <a:p>
          <a:endParaRPr lang="en-US"/>
        </a:p>
      </dgm:t>
    </dgm:pt>
    <dgm:pt modelId="{F5E1B3D1-A717-4736-8C4C-05857B4FC86F}">
      <dgm:prSet phldrT="[Text]"/>
      <dgm:spPr/>
      <dgm:t>
        <a:bodyPr/>
        <a:lstStyle/>
        <a:p>
          <a:endParaRPr lang="en-US"/>
        </a:p>
      </dgm:t>
    </dgm:pt>
    <dgm:pt modelId="{31DCB16E-93AC-4B42-9E8C-3EE49BC7DFFB}" type="sibTrans" cxnId="{7E423201-F574-4826-8589-8C5CF9F73C57}">
      <dgm:prSet/>
      <dgm:spPr/>
      <dgm:t>
        <a:bodyPr/>
        <a:lstStyle/>
        <a:p>
          <a:endParaRPr lang="en-US"/>
        </a:p>
      </dgm:t>
    </dgm:pt>
    <dgm:pt modelId="{595E9A9D-2E5C-4A05-A690-5E284AF2C4F5}" type="parTrans" cxnId="{7E423201-F574-4826-8589-8C5CF9F73C57}">
      <dgm:prSet/>
      <dgm:spPr/>
      <dgm:t>
        <a:bodyPr/>
        <a:lstStyle/>
        <a:p>
          <a:endParaRPr lang="en-US"/>
        </a:p>
      </dgm:t>
    </dgm:pt>
    <dgm:pt modelId="{C390E1F0-9D12-4622-9ADC-568D60813500}">
      <dgm:prSet custT="1"/>
      <dgm:spPr/>
      <dgm:t>
        <a:bodyPr/>
        <a:lstStyle/>
        <a:p>
          <a:r>
            <a:rPr lang="en-US" sz="950" b="0"/>
            <a:t>Commitment</a:t>
          </a:r>
        </a:p>
      </dgm:t>
    </dgm:pt>
    <dgm:pt modelId="{9A032566-2BFB-4450-B0FD-E7AA5FA45FB0}" type="parTrans" cxnId="{75647EE1-EE7A-41BE-AD9A-3F2AC2F6C7A7}">
      <dgm:prSet/>
      <dgm:spPr/>
      <dgm:t>
        <a:bodyPr/>
        <a:lstStyle/>
        <a:p>
          <a:endParaRPr lang="en-US"/>
        </a:p>
      </dgm:t>
    </dgm:pt>
    <dgm:pt modelId="{E088FC5B-B2B0-45E0-992F-A8443A5CEC5B}" type="sibTrans" cxnId="{75647EE1-EE7A-41BE-AD9A-3F2AC2F6C7A7}">
      <dgm:prSet/>
      <dgm:spPr/>
      <dgm:t>
        <a:bodyPr/>
        <a:lstStyle/>
        <a:p>
          <a:endParaRPr lang="en-US"/>
        </a:p>
      </dgm:t>
    </dgm:pt>
    <dgm:pt modelId="{BB33B3F4-6C75-475A-9B2F-8500C8E9528F}" type="pres">
      <dgm:prSet presAssocID="{0BC30E16-7205-447E-9978-4DDF4ECC60EA}" presName="Name0" presStyleCnt="0">
        <dgm:presLayoutVars>
          <dgm:chMax val="1"/>
          <dgm:chPref val="1"/>
          <dgm:dir/>
          <dgm:animOne val="branch"/>
          <dgm:animLvl val="lvl"/>
        </dgm:presLayoutVars>
      </dgm:prSet>
      <dgm:spPr/>
    </dgm:pt>
    <dgm:pt modelId="{57EA14D0-FDD4-45C8-8E17-B6BFB481F5E5}" type="pres">
      <dgm:prSet presAssocID="{D010B02A-991E-4ADB-8BC9-12A6308CA961}" presName="Parent" presStyleLbl="node0" presStyleIdx="0" presStyleCnt="1">
        <dgm:presLayoutVars>
          <dgm:chMax val="6"/>
          <dgm:chPref val="6"/>
        </dgm:presLayoutVars>
      </dgm:prSet>
      <dgm:spPr/>
    </dgm:pt>
    <dgm:pt modelId="{89730822-1B78-4448-BB0C-3BBDD32ECE90}" type="pres">
      <dgm:prSet presAssocID="{370F1F57-A022-42F6-8CBF-A609AB2F514A}" presName="Accent1" presStyleCnt="0"/>
      <dgm:spPr/>
    </dgm:pt>
    <dgm:pt modelId="{BE08718F-D51F-47CC-84E2-2EF0FACAA977}" type="pres">
      <dgm:prSet presAssocID="{370F1F57-A022-42F6-8CBF-A609AB2F514A}" presName="Accent" presStyleLbl="bgShp" presStyleIdx="0" presStyleCnt="6"/>
      <dgm:spPr/>
    </dgm:pt>
    <dgm:pt modelId="{379658B0-65F0-4FB0-B691-4EFBC75990B1}" type="pres">
      <dgm:prSet presAssocID="{370F1F57-A022-42F6-8CBF-A609AB2F514A}" presName="Child1" presStyleLbl="node1" presStyleIdx="0" presStyleCnt="6">
        <dgm:presLayoutVars>
          <dgm:chMax val="0"/>
          <dgm:chPref val="0"/>
          <dgm:bulletEnabled val="1"/>
        </dgm:presLayoutVars>
      </dgm:prSet>
      <dgm:spPr/>
    </dgm:pt>
    <dgm:pt modelId="{876CA243-0970-48DC-A4F3-8BA098FA93F8}" type="pres">
      <dgm:prSet presAssocID="{7B93AF61-9B59-4A4E-8ECF-F0F5F3D71916}" presName="Accent2" presStyleCnt="0"/>
      <dgm:spPr/>
    </dgm:pt>
    <dgm:pt modelId="{DC7338C4-1A4C-446D-B564-DB49C88D1249}" type="pres">
      <dgm:prSet presAssocID="{7B93AF61-9B59-4A4E-8ECF-F0F5F3D71916}" presName="Accent" presStyleLbl="bgShp" presStyleIdx="1" presStyleCnt="6"/>
      <dgm:spPr/>
    </dgm:pt>
    <dgm:pt modelId="{7D97F406-64DA-4CB1-9B3B-2D15183E8747}" type="pres">
      <dgm:prSet presAssocID="{7B93AF61-9B59-4A4E-8ECF-F0F5F3D71916}" presName="Child2" presStyleLbl="node1" presStyleIdx="1" presStyleCnt="6">
        <dgm:presLayoutVars>
          <dgm:chMax val="0"/>
          <dgm:chPref val="0"/>
          <dgm:bulletEnabled val="1"/>
        </dgm:presLayoutVars>
      </dgm:prSet>
      <dgm:spPr/>
    </dgm:pt>
    <dgm:pt modelId="{508DD9AA-CF70-4015-87C0-19AE967EC58F}" type="pres">
      <dgm:prSet presAssocID="{21A198F3-D3E2-4B5D-BFD1-1CBD6D6CBCF2}" presName="Accent3" presStyleCnt="0"/>
      <dgm:spPr/>
    </dgm:pt>
    <dgm:pt modelId="{1F5F54A9-38AC-47F8-9502-CDAF69EBEC1D}" type="pres">
      <dgm:prSet presAssocID="{21A198F3-D3E2-4B5D-BFD1-1CBD6D6CBCF2}" presName="Accent" presStyleLbl="bgShp" presStyleIdx="2" presStyleCnt="6"/>
      <dgm:spPr/>
    </dgm:pt>
    <dgm:pt modelId="{4792E273-4D22-4BE7-9F8E-7D8C7BDB46B6}" type="pres">
      <dgm:prSet presAssocID="{21A198F3-D3E2-4B5D-BFD1-1CBD6D6CBCF2}" presName="Child3" presStyleLbl="node1" presStyleIdx="2" presStyleCnt="6">
        <dgm:presLayoutVars>
          <dgm:chMax val="0"/>
          <dgm:chPref val="0"/>
          <dgm:bulletEnabled val="1"/>
        </dgm:presLayoutVars>
      </dgm:prSet>
      <dgm:spPr/>
    </dgm:pt>
    <dgm:pt modelId="{7A25B2A9-9925-41EE-A145-EC6E334CBE9B}" type="pres">
      <dgm:prSet presAssocID="{EAFAB146-CEB5-49E0-B8C1-CDC8C520BDF6}" presName="Accent4" presStyleCnt="0"/>
      <dgm:spPr/>
    </dgm:pt>
    <dgm:pt modelId="{C6486DA5-6657-4870-B59D-0564A7B5769A}" type="pres">
      <dgm:prSet presAssocID="{EAFAB146-CEB5-49E0-B8C1-CDC8C520BDF6}" presName="Accent" presStyleLbl="bgShp" presStyleIdx="3" presStyleCnt="6"/>
      <dgm:spPr/>
    </dgm:pt>
    <dgm:pt modelId="{44251BDE-6F91-4C28-BF0D-34D8F39F2294}" type="pres">
      <dgm:prSet presAssocID="{EAFAB146-CEB5-49E0-B8C1-CDC8C520BDF6}" presName="Child4" presStyleLbl="node1" presStyleIdx="3" presStyleCnt="6">
        <dgm:presLayoutVars>
          <dgm:chMax val="0"/>
          <dgm:chPref val="0"/>
          <dgm:bulletEnabled val="1"/>
        </dgm:presLayoutVars>
      </dgm:prSet>
      <dgm:spPr/>
    </dgm:pt>
    <dgm:pt modelId="{D8BB7DE6-16A7-4BBE-8896-D4DBEA6AEE49}" type="pres">
      <dgm:prSet presAssocID="{6AD131D7-8C83-4258-96B5-A5AA670E2191}" presName="Accent5" presStyleCnt="0"/>
      <dgm:spPr/>
    </dgm:pt>
    <dgm:pt modelId="{5B6C8B6F-E47C-428B-807F-565A037AEC1E}" type="pres">
      <dgm:prSet presAssocID="{6AD131D7-8C83-4258-96B5-A5AA670E2191}" presName="Accent" presStyleLbl="bgShp" presStyleIdx="4" presStyleCnt="6"/>
      <dgm:spPr/>
    </dgm:pt>
    <dgm:pt modelId="{2FB73BCC-F3FB-4C9E-A938-400D31D83B70}" type="pres">
      <dgm:prSet presAssocID="{6AD131D7-8C83-4258-96B5-A5AA670E2191}" presName="Child5" presStyleLbl="node1" presStyleIdx="4" presStyleCnt="6">
        <dgm:presLayoutVars>
          <dgm:chMax val="0"/>
          <dgm:chPref val="0"/>
          <dgm:bulletEnabled val="1"/>
        </dgm:presLayoutVars>
      </dgm:prSet>
      <dgm:spPr/>
    </dgm:pt>
    <dgm:pt modelId="{70AE2699-2353-45B2-BE76-31BDF02E2337}" type="pres">
      <dgm:prSet presAssocID="{C390E1F0-9D12-4622-9ADC-568D60813500}" presName="Accent6" presStyleCnt="0"/>
      <dgm:spPr/>
    </dgm:pt>
    <dgm:pt modelId="{DF8EB33B-D80E-4147-B144-19A06C2DDB6A}" type="pres">
      <dgm:prSet presAssocID="{C390E1F0-9D12-4622-9ADC-568D60813500}" presName="Accent" presStyleLbl="bgShp" presStyleIdx="5" presStyleCnt="6"/>
      <dgm:spPr/>
    </dgm:pt>
    <dgm:pt modelId="{D4909669-6958-4DA6-B59D-6A809C44F94D}" type="pres">
      <dgm:prSet presAssocID="{C390E1F0-9D12-4622-9ADC-568D60813500}" presName="Child6" presStyleLbl="node1" presStyleIdx="5" presStyleCnt="6">
        <dgm:presLayoutVars>
          <dgm:chMax val="0"/>
          <dgm:chPref val="0"/>
          <dgm:bulletEnabled val="1"/>
        </dgm:presLayoutVars>
      </dgm:prSet>
      <dgm:spPr/>
    </dgm:pt>
  </dgm:ptLst>
  <dgm:cxnLst>
    <dgm:cxn modelId="{7E423201-F574-4826-8589-8C5CF9F73C57}" srcId="{D010B02A-991E-4ADB-8BC9-12A6308CA961}" destId="{F5E1B3D1-A717-4736-8C4C-05857B4FC86F}" srcOrd="6" destOrd="0" parTransId="{595E9A9D-2E5C-4A05-A690-5E284AF2C4F5}" sibTransId="{31DCB16E-93AC-4B42-9E8C-3EE49BC7DFFB}"/>
    <dgm:cxn modelId="{7669A91A-6C5B-451A-98B1-83AA93D0BC89}" type="presOf" srcId="{C390E1F0-9D12-4622-9ADC-568D60813500}" destId="{D4909669-6958-4DA6-B59D-6A809C44F94D}" srcOrd="0" destOrd="0" presId="urn:microsoft.com/office/officeart/2011/layout/HexagonRadial"/>
    <dgm:cxn modelId="{0160021B-9079-4AC1-85F9-5C971DCF1482}" srcId="{0BC30E16-7205-447E-9978-4DDF4ECC60EA}" destId="{D010B02A-991E-4ADB-8BC9-12A6308CA961}" srcOrd="0" destOrd="0" parTransId="{B7DEB39A-DEA2-45A2-82A3-9363F7E73B1E}" sibTransId="{AF8B40C1-2CB0-441B-A888-B996D98FA43E}"/>
    <dgm:cxn modelId="{B3E8EA2E-9B67-4C0B-8637-CE3531965EA3}" srcId="{D010B02A-991E-4ADB-8BC9-12A6308CA961}" destId="{21A198F3-D3E2-4B5D-BFD1-1CBD6D6CBCF2}" srcOrd="2" destOrd="0" parTransId="{5EA1D1FA-3ADF-4BFB-BC2B-7A859621349A}" sibTransId="{4008072B-AFAA-4AC5-BF54-BBFEEC192633}"/>
    <dgm:cxn modelId="{8C484540-6462-4E60-A455-C4E7B2476E7B}" srcId="{D010B02A-991E-4ADB-8BC9-12A6308CA961}" destId="{7B93AF61-9B59-4A4E-8ECF-F0F5F3D71916}" srcOrd="1" destOrd="0" parTransId="{BB7F554C-283D-4A78-A504-3AA7B1AE5516}" sibTransId="{02F7C227-3DF3-4B14-9D45-5FB6DEDCB0D0}"/>
    <dgm:cxn modelId="{B9C9D96D-415B-46A3-8251-5B79CB8F0E4E}" type="presOf" srcId="{EAFAB146-CEB5-49E0-B8C1-CDC8C520BDF6}" destId="{44251BDE-6F91-4C28-BF0D-34D8F39F2294}" srcOrd="0" destOrd="0" presId="urn:microsoft.com/office/officeart/2011/layout/HexagonRadial"/>
    <dgm:cxn modelId="{96D21170-BA07-474C-8F63-E22336E16EFF}" type="presOf" srcId="{D010B02A-991E-4ADB-8BC9-12A6308CA961}" destId="{57EA14D0-FDD4-45C8-8E17-B6BFB481F5E5}" srcOrd="0" destOrd="0" presId="urn:microsoft.com/office/officeart/2011/layout/HexagonRadial"/>
    <dgm:cxn modelId="{75095583-339B-4733-8D89-62F1D589A83F}" srcId="{D010B02A-991E-4ADB-8BC9-12A6308CA961}" destId="{EAFAB146-CEB5-49E0-B8C1-CDC8C520BDF6}" srcOrd="3" destOrd="0" parTransId="{3D2328A0-EF5D-43E6-BE75-182766970770}" sibTransId="{7B3C9BAE-71D7-4743-B57A-32FB0C93895F}"/>
    <dgm:cxn modelId="{B0844FA1-F2DB-4162-9500-8BFBD522C756}" type="presOf" srcId="{6AD131D7-8C83-4258-96B5-A5AA670E2191}" destId="{2FB73BCC-F3FB-4C9E-A938-400D31D83B70}" srcOrd="0" destOrd="0" presId="urn:microsoft.com/office/officeart/2011/layout/HexagonRadial"/>
    <dgm:cxn modelId="{69C211AE-40D4-4D69-86E6-4E87A5872074}" srcId="{D010B02A-991E-4ADB-8BC9-12A6308CA961}" destId="{6AD131D7-8C83-4258-96B5-A5AA670E2191}" srcOrd="4" destOrd="0" parTransId="{D0F4CF3C-90D9-4923-BA83-C89971101F66}" sibTransId="{031F3DFB-4631-4386-91B8-F0DED4B22763}"/>
    <dgm:cxn modelId="{2AC932C4-9F37-43DC-A2D1-DFC4180079CB}" type="presOf" srcId="{370F1F57-A022-42F6-8CBF-A609AB2F514A}" destId="{379658B0-65F0-4FB0-B691-4EFBC75990B1}" srcOrd="0" destOrd="0" presId="urn:microsoft.com/office/officeart/2011/layout/HexagonRadial"/>
    <dgm:cxn modelId="{9182FFD7-2FD6-4D75-81C5-5F9249D88D16}" type="presOf" srcId="{0BC30E16-7205-447E-9978-4DDF4ECC60EA}" destId="{BB33B3F4-6C75-475A-9B2F-8500C8E9528F}" srcOrd="0" destOrd="0" presId="urn:microsoft.com/office/officeart/2011/layout/HexagonRadial"/>
    <dgm:cxn modelId="{75647EE1-EE7A-41BE-AD9A-3F2AC2F6C7A7}" srcId="{D010B02A-991E-4ADB-8BC9-12A6308CA961}" destId="{C390E1F0-9D12-4622-9ADC-568D60813500}" srcOrd="5" destOrd="0" parTransId="{9A032566-2BFB-4450-B0FD-E7AA5FA45FB0}" sibTransId="{E088FC5B-B2B0-45E0-992F-A8443A5CEC5B}"/>
    <dgm:cxn modelId="{4AC5F7E9-188F-47D0-96D8-0F1328516094}" type="presOf" srcId="{21A198F3-D3E2-4B5D-BFD1-1CBD6D6CBCF2}" destId="{4792E273-4D22-4BE7-9F8E-7D8C7BDB46B6}" srcOrd="0" destOrd="0" presId="urn:microsoft.com/office/officeart/2011/layout/HexagonRadial"/>
    <dgm:cxn modelId="{B65783F5-1013-4407-8F73-08A17221CC25}" srcId="{D010B02A-991E-4ADB-8BC9-12A6308CA961}" destId="{370F1F57-A022-42F6-8CBF-A609AB2F514A}" srcOrd="0" destOrd="0" parTransId="{A82C77FE-9A96-48EC-9BB4-EC3B6E0CB20D}" sibTransId="{961C6BC8-A058-40D8-9847-6B76A6E69E87}"/>
    <dgm:cxn modelId="{6C32AEF8-5901-4D9E-BCB6-F64E0CFDA226}" type="presOf" srcId="{7B93AF61-9B59-4A4E-8ECF-F0F5F3D71916}" destId="{7D97F406-64DA-4CB1-9B3B-2D15183E8747}" srcOrd="0" destOrd="0" presId="urn:microsoft.com/office/officeart/2011/layout/HexagonRadial"/>
    <dgm:cxn modelId="{55FEBFDB-3CE0-4720-9693-ACC28F15E7F1}" type="presParOf" srcId="{BB33B3F4-6C75-475A-9B2F-8500C8E9528F}" destId="{57EA14D0-FDD4-45C8-8E17-B6BFB481F5E5}" srcOrd="0" destOrd="0" presId="urn:microsoft.com/office/officeart/2011/layout/HexagonRadial"/>
    <dgm:cxn modelId="{EB39DE39-903C-44EB-A84D-77C355E709F4}" type="presParOf" srcId="{BB33B3F4-6C75-475A-9B2F-8500C8E9528F}" destId="{89730822-1B78-4448-BB0C-3BBDD32ECE90}" srcOrd="1" destOrd="0" presId="urn:microsoft.com/office/officeart/2011/layout/HexagonRadial"/>
    <dgm:cxn modelId="{429C9D45-6422-46F8-94DF-4EB71F96E9B9}" type="presParOf" srcId="{89730822-1B78-4448-BB0C-3BBDD32ECE90}" destId="{BE08718F-D51F-47CC-84E2-2EF0FACAA977}" srcOrd="0" destOrd="0" presId="urn:microsoft.com/office/officeart/2011/layout/HexagonRadial"/>
    <dgm:cxn modelId="{85EFB8FF-4E02-4B3E-B670-FE40262B0ACC}" type="presParOf" srcId="{BB33B3F4-6C75-475A-9B2F-8500C8E9528F}" destId="{379658B0-65F0-4FB0-B691-4EFBC75990B1}" srcOrd="2" destOrd="0" presId="urn:microsoft.com/office/officeart/2011/layout/HexagonRadial"/>
    <dgm:cxn modelId="{450F39CF-9B8E-4767-8ACD-2F7DA9FDC70C}" type="presParOf" srcId="{BB33B3F4-6C75-475A-9B2F-8500C8E9528F}" destId="{876CA243-0970-48DC-A4F3-8BA098FA93F8}" srcOrd="3" destOrd="0" presId="urn:microsoft.com/office/officeart/2011/layout/HexagonRadial"/>
    <dgm:cxn modelId="{2135D95E-345E-4769-91C6-0F5428CF8694}" type="presParOf" srcId="{876CA243-0970-48DC-A4F3-8BA098FA93F8}" destId="{DC7338C4-1A4C-446D-B564-DB49C88D1249}" srcOrd="0" destOrd="0" presId="urn:microsoft.com/office/officeart/2011/layout/HexagonRadial"/>
    <dgm:cxn modelId="{BCDF9ECC-25E9-4348-8AD6-E64303992ACF}" type="presParOf" srcId="{BB33B3F4-6C75-475A-9B2F-8500C8E9528F}" destId="{7D97F406-64DA-4CB1-9B3B-2D15183E8747}" srcOrd="4" destOrd="0" presId="urn:microsoft.com/office/officeart/2011/layout/HexagonRadial"/>
    <dgm:cxn modelId="{28E8F702-3F1A-4B11-936C-7B8186456BF2}" type="presParOf" srcId="{BB33B3F4-6C75-475A-9B2F-8500C8E9528F}" destId="{508DD9AA-CF70-4015-87C0-19AE967EC58F}" srcOrd="5" destOrd="0" presId="urn:microsoft.com/office/officeart/2011/layout/HexagonRadial"/>
    <dgm:cxn modelId="{AF858186-3B81-4378-B6BA-F74CB23C4B1C}" type="presParOf" srcId="{508DD9AA-CF70-4015-87C0-19AE967EC58F}" destId="{1F5F54A9-38AC-47F8-9502-CDAF69EBEC1D}" srcOrd="0" destOrd="0" presId="urn:microsoft.com/office/officeart/2011/layout/HexagonRadial"/>
    <dgm:cxn modelId="{7FFB3C24-BB4B-42B6-A777-8E35C8378440}" type="presParOf" srcId="{BB33B3F4-6C75-475A-9B2F-8500C8E9528F}" destId="{4792E273-4D22-4BE7-9F8E-7D8C7BDB46B6}" srcOrd="6" destOrd="0" presId="urn:microsoft.com/office/officeart/2011/layout/HexagonRadial"/>
    <dgm:cxn modelId="{A2A557AA-3666-48BC-803C-A411C37A5DCA}" type="presParOf" srcId="{BB33B3F4-6C75-475A-9B2F-8500C8E9528F}" destId="{7A25B2A9-9925-41EE-A145-EC6E334CBE9B}" srcOrd="7" destOrd="0" presId="urn:microsoft.com/office/officeart/2011/layout/HexagonRadial"/>
    <dgm:cxn modelId="{5A625831-FF57-45F1-A64A-3888B7D35391}" type="presParOf" srcId="{7A25B2A9-9925-41EE-A145-EC6E334CBE9B}" destId="{C6486DA5-6657-4870-B59D-0564A7B5769A}" srcOrd="0" destOrd="0" presId="urn:microsoft.com/office/officeart/2011/layout/HexagonRadial"/>
    <dgm:cxn modelId="{11155FFB-DDA8-467F-9CB4-019714676C3C}" type="presParOf" srcId="{BB33B3F4-6C75-475A-9B2F-8500C8E9528F}" destId="{44251BDE-6F91-4C28-BF0D-34D8F39F2294}" srcOrd="8" destOrd="0" presId="urn:microsoft.com/office/officeart/2011/layout/HexagonRadial"/>
    <dgm:cxn modelId="{4F11476A-8CFB-4483-A3D8-FED81929E4DD}" type="presParOf" srcId="{BB33B3F4-6C75-475A-9B2F-8500C8E9528F}" destId="{D8BB7DE6-16A7-4BBE-8896-D4DBEA6AEE49}" srcOrd="9" destOrd="0" presId="urn:microsoft.com/office/officeart/2011/layout/HexagonRadial"/>
    <dgm:cxn modelId="{EB1E7774-E406-4033-9E13-7AE7565C4EBC}" type="presParOf" srcId="{D8BB7DE6-16A7-4BBE-8896-D4DBEA6AEE49}" destId="{5B6C8B6F-E47C-428B-807F-565A037AEC1E}" srcOrd="0" destOrd="0" presId="urn:microsoft.com/office/officeart/2011/layout/HexagonRadial"/>
    <dgm:cxn modelId="{0B9FA1C1-6FE5-4A91-8CB3-C1F7B06D661C}" type="presParOf" srcId="{BB33B3F4-6C75-475A-9B2F-8500C8E9528F}" destId="{2FB73BCC-F3FB-4C9E-A938-400D31D83B70}" srcOrd="10" destOrd="0" presId="urn:microsoft.com/office/officeart/2011/layout/HexagonRadial"/>
    <dgm:cxn modelId="{C8295358-1E5D-4A34-A785-81A1BAF44AAD}" type="presParOf" srcId="{BB33B3F4-6C75-475A-9B2F-8500C8E9528F}" destId="{70AE2699-2353-45B2-BE76-31BDF02E2337}" srcOrd="11" destOrd="0" presId="urn:microsoft.com/office/officeart/2011/layout/HexagonRadial"/>
    <dgm:cxn modelId="{8B817A6A-255C-4F08-BFC2-771DFE7CBF8E}" type="presParOf" srcId="{70AE2699-2353-45B2-BE76-31BDF02E2337}" destId="{DF8EB33B-D80E-4147-B144-19A06C2DDB6A}" srcOrd="0" destOrd="0" presId="urn:microsoft.com/office/officeart/2011/layout/HexagonRadial"/>
    <dgm:cxn modelId="{DB7B5C17-37CF-4F65-861C-FC59A15EB721}" type="presParOf" srcId="{BB33B3F4-6C75-475A-9B2F-8500C8E9528F}" destId="{D4909669-6958-4DA6-B59D-6A809C44F94D}" srcOrd="12" destOrd="0" presId="urn:microsoft.com/office/officeart/2011/layout/HexagonRadial"/>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7EA14D0-FDD4-45C8-8E17-B6BFB481F5E5}">
      <dsp:nvSpPr>
        <dsp:cNvPr id="0" name=""/>
        <dsp:cNvSpPr/>
      </dsp:nvSpPr>
      <dsp:spPr>
        <a:xfrm>
          <a:off x="1110131" y="968740"/>
          <a:ext cx="1231311" cy="1065133"/>
        </a:xfrm>
        <a:prstGeom prst="hexagon">
          <a:avLst>
            <a:gd name="adj" fmla="val 28570"/>
            <a:gd name="vf" fmla="val 115470"/>
          </a:avLst>
        </a:prstGeom>
        <a:solidFill>
          <a:schemeClr val="accent5">
            <a:shade val="6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en-US" sz="900" b="1" kern="1200"/>
            <a:t>Key Success Factors</a:t>
          </a:r>
        </a:p>
      </dsp:txBody>
      <dsp:txXfrm>
        <a:off x="1314176" y="1145247"/>
        <a:ext cx="823221" cy="712119"/>
      </dsp:txXfrm>
    </dsp:sp>
    <dsp:sp modelId="{DC7338C4-1A4C-446D-B564-DB49C88D1249}">
      <dsp:nvSpPr>
        <dsp:cNvPr id="0" name=""/>
        <dsp:cNvSpPr/>
      </dsp:nvSpPr>
      <dsp:spPr>
        <a:xfrm>
          <a:off x="1881168" y="459145"/>
          <a:ext cx="464570" cy="400288"/>
        </a:xfrm>
        <a:prstGeom prst="hexagon">
          <a:avLst>
            <a:gd name="adj" fmla="val 28900"/>
            <a:gd name="vf" fmla="val 115470"/>
          </a:avLst>
        </a:prstGeom>
        <a:solidFill>
          <a:schemeClr val="accent5">
            <a:tint val="55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379658B0-65F0-4FB0-B691-4EFBC75990B1}">
      <dsp:nvSpPr>
        <dsp:cNvPr id="0" name=""/>
        <dsp:cNvSpPr/>
      </dsp:nvSpPr>
      <dsp:spPr>
        <a:xfrm>
          <a:off x="1223552" y="0"/>
          <a:ext cx="1009050" cy="872947"/>
        </a:xfrm>
        <a:prstGeom prst="hexagon">
          <a:avLst>
            <a:gd name="adj" fmla="val 28570"/>
            <a:gd name="vf" fmla="val 115470"/>
          </a:avLst>
        </a:prstGeom>
        <a:solidFill>
          <a:schemeClr val="accent5">
            <a:shade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en-US" sz="900" kern="1200"/>
            <a:t>Proven Vendor with the State of Michigan</a:t>
          </a:r>
        </a:p>
      </dsp:txBody>
      <dsp:txXfrm>
        <a:off x="1390773" y="144666"/>
        <a:ext cx="674608" cy="583615"/>
      </dsp:txXfrm>
    </dsp:sp>
    <dsp:sp modelId="{1F5F54A9-38AC-47F8-9502-CDAF69EBEC1D}">
      <dsp:nvSpPr>
        <dsp:cNvPr id="0" name=""/>
        <dsp:cNvSpPr/>
      </dsp:nvSpPr>
      <dsp:spPr>
        <a:xfrm>
          <a:off x="2423357" y="1207472"/>
          <a:ext cx="464570" cy="400288"/>
        </a:xfrm>
        <a:prstGeom prst="hexagon">
          <a:avLst>
            <a:gd name="adj" fmla="val 28900"/>
            <a:gd name="vf" fmla="val 115470"/>
          </a:avLst>
        </a:prstGeom>
        <a:solidFill>
          <a:schemeClr val="accent5">
            <a:tint val="55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7D97F406-64DA-4CB1-9B3B-2D15183E8747}">
      <dsp:nvSpPr>
        <dsp:cNvPr id="0" name=""/>
        <dsp:cNvSpPr/>
      </dsp:nvSpPr>
      <dsp:spPr>
        <a:xfrm>
          <a:off x="2148969" y="536921"/>
          <a:ext cx="1009050" cy="872947"/>
        </a:xfrm>
        <a:prstGeom prst="hexagon">
          <a:avLst>
            <a:gd name="adj" fmla="val 28570"/>
            <a:gd name="vf" fmla="val 115470"/>
          </a:avLst>
        </a:prstGeom>
        <a:solidFill>
          <a:schemeClr val="accent5">
            <a:shade val="50000"/>
            <a:hueOff val="111419"/>
            <a:satOff val="2985"/>
            <a:lumOff val="1315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en-US" sz="900" kern="1200"/>
            <a:t>Skilled, Experienced, Quality Staff</a:t>
          </a:r>
        </a:p>
      </dsp:txBody>
      <dsp:txXfrm>
        <a:off x="2316190" y="681587"/>
        <a:ext cx="674608" cy="583615"/>
      </dsp:txXfrm>
    </dsp:sp>
    <dsp:sp modelId="{C6486DA5-6657-4870-B59D-0564A7B5769A}">
      <dsp:nvSpPr>
        <dsp:cNvPr id="0" name=""/>
        <dsp:cNvSpPr/>
      </dsp:nvSpPr>
      <dsp:spPr>
        <a:xfrm>
          <a:off x="2046718" y="2052192"/>
          <a:ext cx="464570" cy="400288"/>
        </a:xfrm>
        <a:prstGeom prst="hexagon">
          <a:avLst>
            <a:gd name="adj" fmla="val 28900"/>
            <a:gd name="vf" fmla="val 115470"/>
          </a:avLst>
        </a:prstGeom>
        <a:solidFill>
          <a:schemeClr val="accent5">
            <a:tint val="55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4792E273-4D22-4BE7-9F8E-7D8C7BDB46B6}">
      <dsp:nvSpPr>
        <dsp:cNvPr id="0" name=""/>
        <dsp:cNvSpPr/>
      </dsp:nvSpPr>
      <dsp:spPr>
        <a:xfrm>
          <a:off x="2148969" y="1592445"/>
          <a:ext cx="1009050" cy="872947"/>
        </a:xfrm>
        <a:prstGeom prst="hexagon">
          <a:avLst>
            <a:gd name="adj" fmla="val 28570"/>
            <a:gd name="vf" fmla="val 115470"/>
          </a:avLst>
        </a:prstGeom>
        <a:solidFill>
          <a:schemeClr val="accent5">
            <a:shade val="50000"/>
            <a:hueOff val="222839"/>
            <a:satOff val="5970"/>
            <a:lumOff val="2630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en-US" sz="900" kern="1200"/>
            <a:t>Proven Approaches and Methods</a:t>
          </a:r>
        </a:p>
      </dsp:txBody>
      <dsp:txXfrm>
        <a:off x="2316190" y="1737111"/>
        <a:ext cx="674608" cy="583615"/>
      </dsp:txXfrm>
    </dsp:sp>
    <dsp:sp modelId="{5B6C8B6F-E47C-428B-807F-565A037AEC1E}">
      <dsp:nvSpPr>
        <dsp:cNvPr id="0" name=""/>
        <dsp:cNvSpPr/>
      </dsp:nvSpPr>
      <dsp:spPr>
        <a:xfrm>
          <a:off x="1112422" y="2139877"/>
          <a:ext cx="464570" cy="400288"/>
        </a:xfrm>
        <a:prstGeom prst="hexagon">
          <a:avLst>
            <a:gd name="adj" fmla="val 28900"/>
            <a:gd name="vf" fmla="val 115470"/>
          </a:avLst>
        </a:prstGeom>
        <a:solidFill>
          <a:schemeClr val="accent5">
            <a:tint val="55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44251BDE-6F91-4C28-BF0D-34D8F39F2294}">
      <dsp:nvSpPr>
        <dsp:cNvPr id="0" name=""/>
        <dsp:cNvSpPr/>
      </dsp:nvSpPr>
      <dsp:spPr>
        <a:xfrm>
          <a:off x="1223552" y="2129967"/>
          <a:ext cx="1009050" cy="872947"/>
        </a:xfrm>
        <a:prstGeom prst="hexagon">
          <a:avLst>
            <a:gd name="adj" fmla="val 28570"/>
            <a:gd name="vf" fmla="val 115470"/>
          </a:avLst>
        </a:prstGeom>
        <a:solidFill>
          <a:schemeClr val="accent5">
            <a:shade val="50000"/>
            <a:hueOff val="334258"/>
            <a:satOff val="8955"/>
            <a:lumOff val="3945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en-US" sz="900" kern="1200"/>
            <a:t>Proven Tools &amp; Techniques</a:t>
          </a:r>
        </a:p>
      </dsp:txBody>
      <dsp:txXfrm>
        <a:off x="1390773" y="2274633"/>
        <a:ext cx="674608" cy="583615"/>
      </dsp:txXfrm>
    </dsp:sp>
    <dsp:sp modelId="{DF8EB33B-D80E-4147-B144-19A06C2DDB6A}">
      <dsp:nvSpPr>
        <dsp:cNvPr id="0" name=""/>
        <dsp:cNvSpPr/>
      </dsp:nvSpPr>
      <dsp:spPr>
        <a:xfrm>
          <a:off x="561354" y="1391851"/>
          <a:ext cx="464570" cy="400288"/>
        </a:xfrm>
        <a:prstGeom prst="hexagon">
          <a:avLst>
            <a:gd name="adj" fmla="val 28900"/>
            <a:gd name="vf" fmla="val 115470"/>
          </a:avLst>
        </a:prstGeom>
        <a:solidFill>
          <a:schemeClr val="accent5">
            <a:tint val="55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2FB73BCC-F3FB-4C9E-A938-400D31D83B70}">
      <dsp:nvSpPr>
        <dsp:cNvPr id="0" name=""/>
        <dsp:cNvSpPr/>
      </dsp:nvSpPr>
      <dsp:spPr>
        <a:xfrm>
          <a:off x="293839" y="1593046"/>
          <a:ext cx="1009050" cy="872947"/>
        </a:xfrm>
        <a:prstGeom prst="hexagon">
          <a:avLst>
            <a:gd name="adj" fmla="val 28570"/>
            <a:gd name="vf" fmla="val 115470"/>
          </a:avLst>
        </a:prstGeom>
        <a:solidFill>
          <a:schemeClr val="accent5">
            <a:shade val="50000"/>
            <a:hueOff val="222839"/>
            <a:satOff val="5970"/>
            <a:lumOff val="2630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en-US" sz="900" kern="1200"/>
            <a:t>Collaboration and Teamwork</a:t>
          </a:r>
        </a:p>
      </dsp:txBody>
      <dsp:txXfrm>
        <a:off x="461060" y="1737712"/>
        <a:ext cx="674608" cy="583615"/>
      </dsp:txXfrm>
    </dsp:sp>
    <dsp:sp modelId="{D4909669-6958-4DA6-B59D-6A809C44F94D}">
      <dsp:nvSpPr>
        <dsp:cNvPr id="0" name=""/>
        <dsp:cNvSpPr/>
      </dsp:nvSpPr>
      <dsp:spPr>
        <a:xfrm>
          <a:off x="293839" y="535720"/>
          <a:ext cx="1009050" cy="872947"/>
        </a:xfrm>
        <a:prstGeom prst="hexagon">
          <a:avLst>
            <a:gd name="adj" fmla="val 28570"/>
            <a:gd name="vf" fmla="val 115470"/>
          </a:avLst>
        </a:prstGeom>
        <a:solidFill>
          <a:schemeClr val="accent5">
            <a:shade val="50000"/>
            <a:hueOff val="111419"/>
            <a:satOff val="2985"/>
            <a:lumOff val="1315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marL="0" lvl="0" indent="0" algn="ctr" defTabSz="422275">
            <a:lnSpc>
              <a:spcPct val="90000"/>
            </a:lnSpc>
            <a:spcBef>
              <a:spcPct val="0"/>
            </a:spcBef>
            <a:spcAft>
              <a:spcPct val="35000"/>
            </a:spcAft>
            <a:buNone/>
          </a:pPr>
          <a:r>
            <a:rPr lang="en-US" sz="950" b="0" kern="1200"/>
            <a:t>Commitment</a:t>
          </a:r>
        </a:p>
      </dsp:txBody>
      <dsp:txXfrm>
        <a:off x="461060" y="680386"/>
        <a:ext cx="674608" cy="583615"/>
      </dsp:txXfrm>
    </dsp:sp>
  </dsp:spTree>
</dsp:drawing>
</file>

<file path=word/diagrams/layout1.xml><?xml version="1.0" encoding="utf-8"?>
<dgm:layoutDef xmlns:dgm="http://schemas.openxmlformats.org/drawingml/2006/diagram" xmlns:a="http://schemas.openxmlformats.org/drawingml/2006/main" uniqueId="urn:microsoft.com/office/officeart/2011/layout/HexagonRadial">
  <dgm:title val="Hexagon Radial"/>
  <dgm:desc val="Use to show a sequential process that relates to a central idea or theme. Limited to six Level 2 shapes. Works best with small amounts of text. Unused text does not appear, but remains available if you switch layouts."/>
  <dgm:catLst>
    <dgm:cat type="cycle" pri="8500"/>
    <dgm:cat type="officeonline" pri="9000"/>
  </dgm:catLst>
  <dgm:sampData>
    <dgm:dataModel>
      <dgm:ptLst>
        <dgm:pt modelId="0" type="doc"/>
        <dgm:pt modelId="10">
          <dgm:prSet phldr="1"/>
        </dgm:pt>
        <dgm:pt modelId="11">
          <dgm:prSet phldr="1"/>
        </dgm:pt>
        <dgm:pt modelId="12">
          <dgm:prSet phldr="1"/>
        </dgm:pt>
        <dgm:pt modelId="13">
          <dgm:prSet phldr="1"/>
        </dgm:pt>
        <dgm:pt modelId="14">
          <dgm:prSet phldr="1"/>
        </dgm:pt>
        <dgm:pt modelId="15">
          <dgm:prSet phldr="1"/>
        </dgm:pt>
        <dgm:pt modelId="16">
          <dgm:prSet phldr="1"/>
        </dgm:pt>
      </dgm:ptLst>
      <dgm:cxnLst>
        <dgm:cxn modelId="40" srcId="0" destId="10" srcOrd="0" destOrd="0"/>
        <dgm:cxn modelId="50" srcId="10" destId="11" srcOrd="0" destOrd="0"/>
        <dgm:cxn modelId="60" srcId="10" destId="12" srcOrd="0" destOrd="0"/>
        <dgm:cxn modelId="70" srcId="10" destId="13" srcOrd="0" destOrd="0"/>
        <dgm:cxn modelId="80" srcId="10" destId="14" srcOrd="0" destOrd="0"/>
        <dgm:cxn modelId="90" srcId="10" destId="15" srcOrd="0" destOrd="0"/>
        <dgm:cxn modelId="100" srcId="10" destId="16" srcOrd="0" destOrd="0"/>
      </dgm:cxnLst>
      <dgm:bg/>
      <dgm:whole/>
    </dgm:dataModel>
  </dgm:sampData>
  <dgm:styleData>
    <dgm:dataModel>
      <dgm:ptLst>
        <dgm:pt modelId="0" type="doc"/>
        <dgm:pt modelId="10">
          <dgm:prSet phldr="1"/>
        </dgm:pt>
        <dgm:pt modelId="11">
          <dgm:prSet phldr="1"/>
        </dgm:pt>
        <dgm:pt modelId="12">
          <dgm:prSet phldr="1"/>
        </dgm:pt>
        <dgm:pt modelId="13">
          <dgm:prSet phldr="1"/>
        </dgm:pt>
      </dgm:ptLst>
      <dgm:cxnLst>
        <dgm:cxn modelId="40" srcId="0" destId="10" srcOrd="0" destOrd="0"/>
        <dgm:cxn modelId="50" srcId="10" destId="11" srcOrd="0" destOrd="0"/>
        <dgm:cxn modelId="60" srcId="10" destId="12" srcOrd="0" destOrd="0"/>
        <dgm:cxn modelId="70" srcId="10" destId="13" srcOrd="0" destOrd="0"/>
      </dgm:cxnLst>
      <dgm:bg/>
      <dgm:whole/>
    </dgm:dataModel>
  </dgm:styleData>
  <dgm:clrData>
    <dgm:dataModel>
      <dgm:ptLst>
        <dgm:pt modelId="0" type="doc"/>
        <dgm:pt modelId="10">
          <dgm:prSet phldr="1"/>
        </dgm:pt>
        <dgm:pt modelId="11">
          <dgm:prSet phldr="1"/>
        </dgm:pt>
        <dgm:pt modelId="12">
          <dgm:prSet phldr="1"/>
        </dgm:pt>
        <dgm:pt modelId="13">
          <dgm:prSet phldr="1"/>
        </dgm:pt>
        <dgm:pt modelId="14">
          <dgm:prSet phldr="1"/>
        </dgm:pt>
        <dgm:pt modelId="15">
          <dgm:prSet phldr="1"/>
        </dgm:pt>
        <dgm:pt modelId="16">
          <dgm:prSet phldr="1"/>
        </dgm:pt>
      </dgm:ptLst>
      <dgm:cxnLst>
        <dgm:cxn modelId="40" srcId="0" destId="10" srcOrd="0" destOrd="0"/>
        <dgm:cxn modelId="50" srcId="10" destId="11" srcOrd="0" destOrd="0"/>
        <dgm:cxn modelId="60" srcId="10" destId="12" srcOrd="0" destOrd="0"/>
        <dgm:cxn modelId="70" srcId="10" destId="13" srcOrd="0" destOrd="0"/>
        <dgm:cxn modelId="80" srcId="10" destId="14" srcOrd="0" destOrd="0"/>
        <dgm:cxn modelId="90" srcId="10" destId="15" srcOrd="0" destOrd="0"/>
        <dgm:cxn modelId="100" srcId="10" destId="16" srcOrd="0" destOrd="0"/>
      </dgm:cxnLst>
      <dgm:bg/>
      <dgm:whole/>
    </dgm:dataModel>
  </dgm:clrData>
  <dgm:layoutNode name="Name0">
    <dgm:varLst>
      <dgm:chMax val="1"/>
      <dgm:chPref val="1"/>
      <dgm:dir/>
      <dgm:animOne val="branch"/>
      <dgm:animLvl val="lvl"/>
    </dgm:varLst>
    <dgm:shape xmlns:r="http://schemas.openxmlformats.org/officeDocument/2006/relationships" r:blip="">
      <dgm:adjLst/>
    </dgm:shape>
    <dgm:choose name="Name1">
      <dgm:if name="Name2" func="var" arg="dir" op="equ" val="norm">
        <dgm:choose name="Name3">
          <dgm:if name="Name4" axis="ch ch" ptType="node node" st="1 1" cnt="1 0" func="cnt" op="equ" val="0">
            <dgm:alg type="composite">
              <dgm:param type="ar" val="1.156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5" axis="ch ch" ptType="node node" st="1 1" cnt="1 0" func="cnt" op="lte" val="1">
            <dgm:alg type="composite">
              <dgm:param type="ar" val="1.368"/>
            </dgm:alg>
            <dgm:constrLst>
              <dgm:constr type="primFontSz" for="des" forName="Parent" val="65"/>
              <dgm:constr type="primFontSz" for="des" forName="Child1" val="65"/>
              <dgm:constr type="primFontSz" for="des" forName="Child1" refType="primFontSz" refFor="des" refForName="Parent" op="lte"/>
              <dgm:constr type="l" for="ch" forName="Accent1" refType="w" fact="0.1685"/>
              <dgm:constr type="t" for="ch" forName="Accent1" refType="h" fact="0.2946"/>
              <dgm:constr type="w" for="ch" forName="Accent1" refType="w" fact="0.462"/>
              <dgm:constr type="h" for="ch" forName="Accent1" refType="h" fact="0.5472"/>
              <dgm:constr type="l" for="ch" forName="Parent" refType="w" fact="0"/>
              <dgm:constr type="t" for="ch" forName="Parent" refType="h" fact="0.2885"/>
              <dgm:constr type="w" for="ch" forName="Parent" refType="w" fact="0.6013"/>
              <dgm:constr type="h" for="ch" forName="Parent" refType="h" fact="0.7115"/>
              <dgm:constr type="l" for="ch" forName="Child1" refType="w" fact="0.5073"/>
              <dgm:constr type="t" for="ch" forName="Child1" refType="h" fact="0"/>
              <dgm:constr type="w" for="ch" forName="Child1" refType="w" fact="0.4927"/>
              <dgm:constr type="h" for="ch" forName="Child1" refType="h" fact="0.5831"/>
            </dgm:constrLst>
          </dgm:if>
          <dgm:if name="Name6" axis="ch ch" ptType="node node" st="1 1" cnt="1 0" func="cnt" op="equ" val="2">
            <dgm:alg type="composite">
              <dgm:param type="ar" val="1.0619"/>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l" for="ch" forName="Accent2" refType="w" fact="0.6413"/>
              <dgm:constr type="t" for="ch" forName="Accent2" refType="h" fact="0.3477"/>
              <dgm:constr type="w" for="ch" forName="Accent2" refType="w" fact="0.2269"/>
              <dgm:constr type="h" for="ch" forName="Accent2" refType="h" fact="0.2076"/>
              <dgm:constr type="l" for="ch" forName="Accent1" refType="w" fact="0"/>
              <dgm:constr type="t" for="ch" forName="Accent1" refType="h" fact="0"/>
              <dgm:constr type="w" for="ch" forName="Accent1" refType="w" fact="0"/>
              <dgm:constr type="h" for="ch" forName="Accent1" refType="h" fact="0"/>
              <dgm:constr type="l" for="ch" forName="Parent" refType="w" fact="0"/>
              <dgm:constr type="t" for="ch" forName="Parent" refType="h" fact="0.2239"/>
              <dgm:constr type="w" for="ch" forName="Parent" refType="w" fact="0.6013"/>
              <dgm:constr type="h" for="ch" forName="Parent" refType="h" fact="0.5523"/>
              <dgm:constr type="l" for="ch" forName="Child1" refType="w" fact="0.5073"/>
              <dgm:constr type="t" for="ch" forName="Child1" refType="h" fact="0"/>
              <dgm:constr type="w" for="ch" forName="Child1" refType="w" fact="0.4927"/>
              <dgm:constr type="h" for="ch" forName="Child1" refType="h" fact="0.4527"/>
              <dgm:constr type="l" for="ch" forName="Child2" refType="w" fact="0.5073"/>
              <dgm:constr type="t" for="ch" forName="Child2" refType="h" fact="0.5473"/>
              <dgm:constr type="w" for="ch" forName="Child2" refType="w" fact="0.4927"/>
              <dgm:constr type="h" for="ch" forName="Child2" refType="h" fact="0.4527"/>
            </dgm:constrLst>
          </dgm:if>
          <dgm:if name="Name7" axis="ch ch" ptType="node node" st="1 1" cnt="1 0" func="cnt" op="equ" val="3">
            <dgm:alg type="composite">
              <dgm:param type="ar" val="0.8305"/>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l" for="ch" forName="Accent3" refType="w" fact="0.4573"/>
              <dgm:constr type="t" for="ch" forName="Accent3" refType="h" fact="0.6145"/>
              <dgm:constr type="w" for="ch" forName="Accent3" refType="w" fact="0.2269"/>
              <dgm:constr type="h" for="ch" forName="Accent3" refType="h" fact="0.1623"/>
              <dgm:constr type="l" for="ch" forName="Accent2" refType="w" fact="0.6413"/>
              <dgm:constr type="t" for="ch" forName="Accent2" refType="h" fact="0.2719"/>
              <dgm:constr type="w" for="ch" forName="Accent2" refType="w" fact="0.2269"/>
              <dgm:constr type="h" for="ch" forName="Accent2" refType="h" fact="0.1623"/>
              <dgm:constr type="l" for="ch" forName="Accent1" refType="w" fact="0"/>
              <dgm:constr type="t" for="ch" forName="Accent1" refType="h" fact="0"/>
              <dgm:constr type="w" for="ch" forName="Accent1" refType="w" fact="0"/>
              <dgm:constr type="h" for="ch" forName="Accent1" refType="h" fact="0"/>
              <dgm:constr type="l" for="ch" forName="Child3" refType="w" fact="0.0554"/>
              <dgm:constr type="t" for="ch" forName="Child3" refType="h" fact="0.646"/>
              <dgm:constr type="w" for="ch" forName="Child3" refType="w" fact="0.4927"/>
              <dgm:constr type="h" for="ch" forName="Child3" refType="h" fact="0.354"/>
              <dgm:constr type="l" for="ch" forName="Parent" refType="w" fact="0"/>
              <dgm:constr type="t" for="ch" forName="Parent" refType="h" fact="0.1751"/>
              <dgm:constr type="w" for="ch" forName="Parent" refType="w" fact="0.6013"/>
              <dgm:constr type="h" for="ch" forName="Parent" refType="h" fact="0.4319"/>
              <dgm:constr type="l" for="ch" forName="Child1" refType="w" fact="0.5073"/>
              <dgm:constr type="t" for="ch" forName="Child1" refType="h" fact="0"/>
              <dgm:constr type="w" for="ch" forName="Child1" refType="w" fact="0.4927"/>
              <dgm:constr type="h" for="ch" forName="Child1" refType="h" fact="0.354"/>
              <dgm:constr type="l" for="ch" forName="Child2" refType="w" fact="0.5073"/>
              <dgm:constr type="t" for="ch" forName="Child2" refType="h" fact="0.428"/>
              <dgm:constr type="w" for="ch" forName="Child2" refType="w" fact="0.4927"/>
              <dgm:constr type="h" for="ch" forName="Child2" refType="h" fact="0.354"/>
            </dgm:constrLst>
          </dgm:if>
          <dgm:if name="Name8" axis="ch ch" ptType="node node" st="1 1" cnt="1 0" func="cnt" op="equ" val="4">
            <dgm:alg type="composite">
              <dgm:param type="ar" val="0.682"/>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4" refType="w" fact="0.4573"/>
              <dgm:constr type="t" for="ch" forName="Accent4" refType="h" fact="0.6834"/>
              <dgm:constr type="w" for="ch" forName="Accent4" refType="w" fact="0.2269"/>
              <dgm:constr type="h" for="ch" forName="Accent4" refType="h" fact="0.1333"/>
              <dgm:constr type="l" for="ch" forName="Accent3" refType="w" fact="0.6413"/>
              <dgm:constr type="t" for="ch" forName="Accent3" refType="h" fact="0.4021"/>
              <dgm:constr type="w" for="ch" forName="Accent3" refType="w" fact="0.2269"/>
              <dgm:constr type="h" for="ch" forName="Accent3" refType="h" fact="0.1333"/>
              <dgm:constr type="l" for="ch" forName="Accent2" refType="w" fact="0.3765"/>
              <dgm:constr type="t" for="ch" forName="Accent2" refType="h" fact="0.1529"/>
              <dgm:constr type="w" for="ch" forName="Accent2" refType="w" fact="0.2269"/>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0554"/>
              <dgm:constr type="t" for="ch" forName="Child4" refType="h" fact="0.7093"/>
              <dgm:constr type="w" for="ch" forName="Child4" refType="w" fact="0.4927"/>
              <dgm:constr type="h" for="ch" forName="Child4" refType="h" fact="0.2907"/>
              <dgm:constr type="l" for="ch" forName="Parent" refType="w" fact="0"/>
              <dgm:constr type="t" for="ch" forName="Parent" refType="h" fact="0.3226"/>
              <dgm:constr type="w" for="ch" forName="Parent" refType="w" fact="0.6013"/>
              <dgm:constr type="h" for="ch" forName="Parent" refType="h" fact="0.3547"/>
              <dgm:constr type="l" for="ch" forName="Child2" refType="w" fact="0.5073"/>
              <dgm:constr type="t" for="ch" forName="Child2" refType="h" fact="0.1788"/>
              <dgm:constr type="w" for="ch" forName="Child2" refType="w" fact="0.4927"/>
              <dgm:constr type="h" for="ch" forName="Child2" refType="h" fact="0.2907"/>
              <dgm:constr type="l" for="ch" forName="Child3" refType="w" fact="0.5073"/>
              <dgm:constr type="t" for="ch" forName="Child3" refType="h" fact="0.5303"/>
              <dgm:constr type="w" for="ch" forName="Child3" refType="w" fact="0.4927"/>
              <dgm:constr type="h" for="ch" forName="Child3" refType="h" fact="0.2907"/>
              <dgm:constr type="l" for="ch" forName="Child1" refType="w" fact="0.0554"/>
              <dgm:constr type="t" for="ch" forName="Child1" refType="h" fact="0"/>
              <dgm:constr type="w" for="ch" forName="Child1" refType="w" fact="0.4927"/>
              <dgm:constr type="h" for="ch" forName="Child1" refType="h" fact="0.2907"/>
            </dgm:constrLst>
          </dgm:if>
          <dgm:if name="Name9" axis="ch ch" ptType="node node" st="1 1" cnt="1 0" func="cnt" op="equ" val="5">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5" refType="w" fact="0.2858"/>
              <dgm:constr type="t" for="ch" forName="Accent5" refType="h" fact="0.7126"/>
              <dgm:constr type="w" for="ch" forName="Accent5" refType="w" fact="0.1622"/>
              <dgm:constr type="h" for="ch" forName="Accent5" refType="h" fact="0.1333"/>
              <dgm:constr type="l" for="ch" forName="Accent4" refType="w" fact="0.612"/>
              <dgm:constr type="t" for="ch" forName="Accent4" refType="h" fact="0.6834"/>
              <dgm:constr type="w" for="ch" forName="Accent4" refType="w" fact="0.1622"/>
              <dgm:constr type="h" for="ch" forName="Accent4" refType="h" fact="0.1333"/>
              <dgm:constr type="l" for="ch" forName="Accent3" refType="w" fact="0.7435"/>
              <dgm:constr type="t" for="ch" forName="Accent3" refType="h" fact="0.4021"/>
              <dgm:constr type="w" for="ch" forName="Accent3" refType="w" fact="0.1622"/>
              <dgm:constr type="h" for="ch" forName="Accent3" refType="h" fact="0.1333"/>
              <dgm:constr type="l" for="ch" forName="Accent2" refType="w" fact="0.5542"/>
              <dgm:constr type="t" for="ch" forName="Accent2" refType="h" fact="0.1529"/>
              <dgm:constr type="w" for="ch" forName="Accent2" refType="w" fact="0.1622"/>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3246"/>
              <dgm:constr type="t" for="ch" forName="Child4" refType="h" fact="0.7093"/>
              <dgm:constr type="w" for="ch" forName="Child4" refType="w" fact="0.3523"/>
              <dgm:constr type="h" for="ch" forName="Child4" refType="h" fact="0.2907"/>
              <dgm:constr type="l" for="ch" forName="Parent" refType="w" fact="0.285"/>
              <dgm:constr type="t" for="ch" forName="Parent" refType="h" fact="0.3226"/>
              <dgm:constr type="w" for="ch" forName="Parent" refType="w" fact="0.4299"/>
              <dgm:constr type="h" for="ch" forName="Parent" refType="h" fact="0.3547"/>
              <dgm:constr type="l" for="ch" forName="Child2" refType="w" fact="0.6477"/>
              <dgm:constr type="t" for="ch" forName="Child2" refType="h" fact="0.1788"/>
              <dgm:constr type="w" for="ch" forName="Child2" refType="w" fact="0.3523"/>
              <dgm:constr type="h" for="ch" forName="Child2" refType="h" fact="0.2907"/>
              <dgm:constr type="l" for="ch" forName="Child3" refType="w" fact="0.6477"/>
              <dgm:constr type="t" for="ch" forName="Child3" refType="h" fact="0.5303"/>
              <dgm:constr type="w" for="ch" forName="Child3" refType="w" fact="0.3523"/>
              <dgm:constr type="h" for="ch" forName="Child3" refType="h" fact="0.2907"/>
              <dgm:constr type="l" for="ch" forName="Child5" refType="w" fact="0"/>
              <dgm:constr type="t" for="ch" forName="Child5" refType="h" fact="0.5305"/>
              <dgm:constr type="w" for="ch" forName="Child5" refType="w" fact="0.3523"/>
              <dgm:constr type="h" for="ch" forName="Child5" refType="h" fact="0.2907"/>
              <dgm:constr type="l" for="ch" forName="Child1" refType="w" fact="0.3246"/>
              <dgm:constr type="t" for="ch" forName="Child1" refType="h" fact="0"/>
              <dgm:constr type="w" for="ch" forName="Child1" refType="w" fact="0.3523"/>
              <dgm:constr type="h" for="ch" forName="Child1" refType="h" fact="0.2907"/>
            </dgm:constrLst>
          </dgm:if>
          <dgm:else name="Name10">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6" refType="primFontSz" refFor="des" refForName="Parent" op="lte"/>
              <dgm:constr type="primFontSz" for="des" forName="Child7"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ptType="node" op="equ" val="65"/>
              <dgm:constr type="l" for="ch" forName="Accent6" refType="w" fact="0.0934"/>
              <dgm:constr type="t" for="ch" forName="Accent6" refType="h" fact="0.4635"/>
              <dgm:constr type="w" for="ch" forName="Accent6" refType="w" fact="0.1622"/>
              <dgm:constr type="h" for="ch" forName="Accent6" refType="h" fact="0.1333"/>
              <dgm:constr type="l" for="ch" forName="Accent5" refType="w" fact="0.2858"/>
              <dgm:constr type="t" for="ch" forName="Accent5" refType="h" fact="0.7126"/>
              <dgm:constr type="w" for="ch" forName="Accent5" refType="w" fact="0.1622"/>
              <dgm:constr type="h" for="ch" forName="Accent5" refType="h" fact="0.1333"/>
              <dgm:constr type="l" for="ch" forName="Accent4" refType="w" fact="0.612"/>
              <dgm:constr type="t" for="ch" forName="Accent4" refType="h" fact="0.6834"/>
              <dgm:constr type="w" for="ch" forName="Accent4" refType="w" fact="0.1622"/>
              <dgm:constr type="h" for="ch" forName="Accent4" refType="h" fact="0.1333"/>
              <dgm:constr type="l" for="ch" forName="Accent3" refType="w" fact="0.7435"/>
              <dgm:constr type="t" for="ch" forName="Accent3" refType="h" fact="0.4021"/>
              <dgm:constr type="w" for="ch" forName="Accent3" refType="w" fact="0.1622"/>
              <dgm:constr type="h" for="ch" forName="Accent3" refType="h" fact="0.1333"/>
              <dgm:constr type="l" for="ch" forName="Accent2" refType="w" fact="0.5542"/>
              <dgm:constr type="t" for="ch" forName="Accent2" refType="h" fact="0.1529"/>
              <dgm:constr type="w" for="ch" forName="Accent2" refType="w" fact="0.1622"/>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3246"/>
              <dgm:constr type="t" for="ch" forName="Child4" refType="h" fact="0.7093"/>
              <dgm:constr type="w" for="ch" forName="Child4" refType="w" fact="0.3523"/>
              <dgm:constr type="h" for="ch" forName="Child4" refType="h" fact="0.2907"/>
              <dgm:constr type="l" for="ch" forName="Parent" refType="w" fact="0.285"/>
              <dgm:constr type="t" for="ch" forName="Parent" refType="h" fact="0.3226"/>
              <dgm:constr type="w" for="ch" forName="Parent" refType="w" fact="0.4299"/>
              <dgm:constr type="h" for="ch" forName="Parent" refType="h" fact="0.3547"/>
              <dgm:constr type="l" for="ch" forName="Child2" refType="w" fact="0.6477"/>
              <dgm:constr type="t" for="ch" forName="Child2" refType="h" fact="0.1788"/>
              <dgm:constr type="w" for="ch" forName="Child2" refType="w" fact="0.3523"/>
              <dgm:constr type="h" for="ch" forName="Child2" refType="h" fact="0.2907"/>
              <dgm:constr type="l" for="ch" forName="Child3" refType="w" fact="0.6477"/>
              <dgm:constr type="t" for="ch" forName="Child3" refType="h" fact="0.5303"/>
              <dgm:constr type="w" for="ch" forName="Child3" refType="w" fact="0.3523"/>
              <dgm:constr type="h" for="ch" forName="Child3" refType="h" fact="0.2907"/>
              <dgm:constr type="l" for="ch" forName="Child5" refType="w" fact="0"/>
              <dgm:constr type="t" for="ch" forName="Child5" refType="h" fact="0.5305"/>
              <dgm:constr type="w" for="ch" forName="Child5" refType="w" fact="0.3523"/>
              <dgm:constr type="h" for="ch" forName="Child5" refType="h" fact="0.2907"/>
              <dgm:constr type="l" for="ch" forName="Child6" refType="w" fact="0"/>
              <dgm:constr type="t" for="ch" forName="Child6" refType="h" fact="0.1784"/>
              <dgm:constr type="w" for="ch" forName="Child6" refType="w" fact="0.3523"/>
              <dgm:constr type="h" for="ch" forName="Child6" refType="h" fact="0.2907"/>
              <dgm:constr type="l" for="ch" forName="Child1" refType="w" fact="0.3246"/>
              <dgm:constr type="t" for="ch" forName="Child1" refType="h" fact="0"/>
              <dgm:constr type="w" for="ch" forName="Child1" refType="w" fact="0.3523"/>
              <dgm:constr type="h" for="ch" forName="Child1" refType="h" fact="0.2907"/>
            </dgm:constrLst>
          </dgm:else>
        </dgm:choose>
      </dgm:if>
      <dgm:else name="Name11">
        <dgm:choose name="Name12">
          <dgm:if name="Name13" axis="ch ch" ptType="node node" st="1 1" cnt="1 0" func="cnt" op="equ" val="0">
            <dgm:alg type="composite">
              <dgm:param type="ar" val="1.156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14" axis="ch ch" ptType="node node" st="1 1" cnt="1 0" func="cnt" op="lte" val="1">
            <dgm:alg type="composite">
              <dgm:param type="ar" val="1.368"/>
            </dgm:alg>
            <dgm:constrLst>
              <dgm:constr type="primFontSz" for="des" forName="Parent" val="65"/>
              <dgm:constr type="primFontSz" for="des" forName="Child1" val="65"/>
              <dgm:constr type="primFontSz" for="des" forName="Child1" refType="primFontSz" refFor="des" refForName="Parent" op="lte"/>
              <dgm:constr type="r" for="ch" forName="Accent1" refType="w" fact="0.8315"/>
              <dgm:constr type="t" for="ch" forName="Accent1" refType="h" fact="0.2946"/>
              <dgm:constr type="w" for="ch" forName="Accent1" refType="w" fact="0.462"/>
              <dgm:constr type="h" for="ch" forName="Accent1" refType="h" fact="0.5472"/>
              <dgm:constr type="r" for="ch" forName="Parent" refType="w"/>
              <dgm:constr type="t" for="ch" forName="Parent" refType="h" fact="0.2885"/>
              <dgm:constr type="w" for="ch" forName="Parent" refType="w" fact="0.6013"/>
              <dgm:constr type="h" for="ch" forName="Parent" refType="h" fact="0.7115"/>
              <dgm:constr type="r" for="ch" forName="Child1" refType="w" fact="0.4927"/>
              <dgm:constr type="t" for="ch" forName="Child1" refType="h" fact="0"/>
              <dgm:constr type="w" for="ch" forName="Child1" refType="w" fact="0.4927"/>
              <dgm:constr type="h" for="ch" forName="Child1" refType="h" fact="0.5831"/>
            </dgm:constrLst>
          </dgm:if>
          <dgm:if name="Name15" axis="ch ch" ptType="node node" st="1 1" cnt="1 0" func="cnt" op="equ" val="2">
            <dgm:alg type="composite">
              <dgm:param type="ar" val="1.0619"/>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r" for="ch" forName="Accent2" refType="w" fact="0.3587"/>
              <dgm:constr type="t" for="ch" forName="Accent2" refType="h" fact="0.3477"/>
              <dgm:constr type="w" for="ch" forName="Accent2" refType="w" fact="0.2269"/>
              <dgm:constr type="h" for="ch" forName="Accent2" refType="h" fact="0.2076"/>
              <dgm:constr type="r" for="ch" forName="Accent1" refType="w" fact="0"/>
              <dgm:constr type="t" for="ch" forName="Accent1" refType="h" fact="0"/>
              <dgm:constr type="w" for="ch" forName="Accent1" refType="w" fact="0"/>
              <dgm:constr type="h" for="ch" forName="Accent1" refType="h" fact="0"/>
              <dgm:constr type="r" for="ch" forName="Parent" refType="w"/>
              <dgm:constr type="t" for="ch" forName="Parent" refType="h" fact="0.2239"/>
              <dgm:constr type="w" for="ch" forName="Parent" refType="w" fact="0.6013"/>
              <dgm:constr type="h" for="ch" forName="Parent" refType="h" fact="0.5523"/>
              <dgm:constr type="r" for="ch" forName="Child1" refType="w" fact="0.4927"/>
              <dgm:constr type="t" for="ch" forName="Child1" refType="h" fact="0"/>
              <dgm:constr type="w" for="ch" forName="Child1" refType="w" fact="0.4927"/>
              <dgm:constr type="h" for="ch" forName="Child1" refType="h" fact="0.4527"/>
              <dgm:constr type="r" for="ch" forName="Child2" refType="w" fact="0.5073"/>
              <dgm:constr type="t" for="ch" forName="Child2" refType="h" fact="0.5473"/>
              <dgm:constr type="w" for="ch" forName="Child2" refType="w" fact="0.4927"/>
              <dgm:constr type="h" for="ch" forName="Child2" refType="h" fact="0.4527"/>
            </dgm:constrLst>
          </dgm:if>
          <dgm:if name="Name16" axis="ch ch" ptType="node node" st="1 1" cnt="1 0" func="cnt" op="equ" val="3">
            <dgm:alg type="composite">
              <dgm:param type="ar" val="0.8305"/>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r" for="ch" forName="Accent3" refType="w" fact="0.5427"/>
              <dgm:constr type="t" for="ch" forName="Accent3" refType="h" fact="0.6145"/>
              <dgm:constr type="w" for="ch" forName="Accent3" refType="w" fact="0.2269"/>
              <dgm:constr type="h" for="ch" forName="Accent3" refType="h" fact="0.1623"/>
              <dgm:constr type="r" for="ch" forName="Accent2" refType="w" fact="0.3587"/>
              <dgm:constr type="t" for="ch" forName="Accent2" refType="h" fact="0.2719"/>
              <dgm:constr type="w" for="ch" forName="Accent2" refType="w" fact="0.2269"/>
              <dgm:constr type="h" for="ch" forName="Accent2" refType="h" fact="0.1623"/>
              <dgm:constr type="r" for="ch" forName="Accent1" refType="w" fact="0"/>
              <dgm:constr type="t" for="ch" forName="Accent1" refType="h" fact="0"/>
              <dgm:constr type="w" for="ch" forName="Accent1" refType="w" fact="0"/>
              <dgm:constr type="h" for="ch" forName="Accent1" refType="h" fact="0"/>
              <dgm:constr type="r" for="ch" forName="Child3" refType="w" fact="0.9446"/>
              <dgm:constr type="t" for="ch" forName="Child3" refType="h" fact="0.646"/>
              <dgm:constr type="w" for="ch" forName="Child3" refType="w" fact="0.4927"/>
              <dgm:constr type="h" for="ch" forName="Child3" refType="h" fact="0.354"/>
              <dgm:constr type="r" for="ch" forName="Parent" refType="w"/>
              <dgm:constr type="t" for="ch" forName="Parent" refType="h" fact="0.1751"/>
              <dgm:constr type="w" for="ch" forName="Parent" refType="w" fact="0.6013"/>
              <dgm:constr type="h" for="ch" forName="Parent" refType="h" fact="0.4319"/>
              <dgm:constr type="r" for="ch" forName="Child1" refType="w" fact="0.4927"/>
              <dgm:constr type="t" for="ch" forName="Child1" refType="h" fact="0"/>
              <dgm:constr type="w" for="ch" forName="Child1" refType="w" fact="0.4927"/>
              <dgm:constr type="h" for="ch" forName="Child1" refType="h" fact="0.354"/>
              <dgm:constr type="r" for="ch" forName="Child2" refType="w" fact="0.4927"/>
              <dgm:constr type="t" for="ch" forName="Child2" refType="h" fact="0.428"/>
              <dgm:constr type="w" for="ch" forName="Child2" refType="w" fact="0.4927"/>
              <dgm:constr type="h" for="ch" forName="Child2" refType="h" fact="0.354"/>
            </dgm:constrLst>
          </dgm:if>
          <dgm:if name="Name17" axis="ch ch" ptType="node node" st="1 1" cnt="1 0" func="cnt" op="equ" val="4">
            <dgm:alg type="composite">
              <dgm:param type="ar" val="0.682"/>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r" for="ch" forName="Accent4" refType="w" fact="0.5427"/>
              <dgm:constr type="t" for="ch" forName="Accent4" refType="h" fact="0.6834"/>
              <dgm:constr type="w" for="ch" forName="Accent4" refType="w" fact="0.2269"/>
              <dgm:constr type="h" for="ch" forName="Accent4" refType="h" fact="0.1333"/>
              <dgm:constr type="r" for="ch" forName="Accent3" refType="w" fact="0.3587"/>
              <dgm:constr type="t" for="ch" forName="Accent3" refType="h" fact="0.4021"/>
              <dgm:constr type="w" for="ch" forName="Accent3" refType="w" fact="0.2269"/>
              <dgm:constr type="h" for="ch" forName="Accent3" refType="h" fact="0.1333"/>
              <dgm:constr type="r" for="ch" forName="Accent2" refType="w" fact="0.6235"/>
              <dgm:constr type="t" for="ch" forName="Accent2" refType="h" fact="0.1529"/>
              <dgm:constr type="w" for="ch" forName="Accent2" refType="w" fact="0.2269"/>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9446"/>
              <dgm:constr type="t" for="ch" forName="Child4" refType="h" fact="0.7093"/>
              <dgm:constr type="w" for="ch" forName="Child4" refType="w" fact="0.4927"/>
              <dgm:constr type="h" for="ch" forName="Child4" refType="h" fact="0.2907"/>
              <dgm:constr type="r" for="ch" forName="Parent" refType="w"/>
              <dgm:constr type="t" for="ch" forName="Parent" refType="h" fact="0.3226"/>
              <dgm:constr type="w" for="ch" forName="Parent" refType="w" fact="0.6013"/>
              <dgm:constr type="h" for="ch" forName="Parent" refType="h" fact="0.3547"/>
              <dgm:constr type="r" for="ch" forName="Child2" refType="w" fact="0.4927"/>
              <dgm:constr type="t" for="ch" forName="Child2" refType="h" fact="0.1788"/>
              <dgm:constr type="w" for="ch" forName="Child2" refType="w" fact="0.4927"/>
              <dgm:constr type="h" for="ch" forName="Child2" refType="h" fact="0.2907"/>
              <dgm:constr type="r" for="ch" forName="Child3" refType="w" fact="0.4927"/>
              <dgm:constr type="t" for="ch" forName="Child3" refType="h" fact="0.5303"/>
              <dgm:constr type="w" for="ch" forName="Child3" refType="w" fact="0.4927"/>
              <dgm:constr type="h" for="ch" forName="Child3" refType="h" fact="0.2907"/>
              <dgm:constr type="r" for="ch" forName="Child1" refType="w" fact="0.9446"/>
              <dgm:constr type="t" for="ch" forName="Child1" refType="h" fact="0"/>
              <dgm:constr type="w" for="ch" forName="Child1" refType="w" fact="0.4927"/>
              <dgm:constr type="h" for="ch" forName="Child1" refType="h" fact="0.2907"/>
            </dgm:constrLst>
          </dgm:if>
          <dgm:if name="Name18" axis="ch ch" ptType="node node" st="1 1" cnt="1 0" func="cnt" op="equ" val="5">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r" for="ch" forName="Accent5" refType="w" fact="0.7142"/>
              <dgm:constr type="t" for="ch" forName="Accent5" refType="h" fact="0.7126"/>
              <dgm:constr type="w" for="ch" forName="Accent5" refType="w" fact="0.1622"/>
              <dgm:constr type="h" for="ch" forName="Accent5" refType="h" fact="0.1333"/>
              <dgm:constr type="r" for="ch" forName="Accent4" refType="w" fact="0.388"/>
              <dgm:constr type="t" for="ch" forName="Accent4" refType="h" fact="0.6834"/>
              <dgm:constr type="w" for="ch" forName="Accent4" refType="w" fact="0.1622"/>
              <dgm:constr type="h" for="ch" forName="Accent4" refType="h" fact="0.1333"/>
              <dgm:constr type="r" for="ch" forName="Accent3" refType="w" fact="0.2565"/>
              <dgm:constr type="t" for="ch" forName="Accent3" refType="h" fact="0.4021"/>
              <dgm:constr type="w" for="ch" forName="Accent3" refType="w" fact="0.1622"/>
              <dgm:constr type="h" for="ch" forName="Accent3" refType="h" fact="0.1333"/>
              <dgm:constr type="r" for="ch" forName="Accent2" refType="w" fact="0.4458"/>
              <dgm:constr type="t" for="ch" forName="Accent2" refType="h" fact="0.1529"/>
              <dgm:constr type="w" for="ch" forName="Accent2" refType="w" fact="0.1622"/>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6754"/>
              <dgm:constr type="t" for="ch" forName="Child4" refType="h" fact="0.7093"/>
              <dgm:constr type="w" for="ch" forName="Child4" refType="w" fact="0.3523"/>
              <dgm:constr type="h" for="ch" forName="Child4" refType="h" fact="0.2907"/>
              <dgm:constr type="r" for="ch" forName="Parent" refType="w" fact="0.715"/>
              <dgm:constr type="t" for="ch" forName="Parent" refType="h" fact="0.3226"/>
              <dgm:constr type="w" for="ch" forName="Parent" refType="w" fact="0.4299"/>
              <dgm:constr type="h" for="ch" forName="Parent" refType="h" fact="0.3547"/>
              <dgm:constr type="r" for="ch" forName="Child2" refType="w" fact="0.3523"/>
              <dgm:constr type="t" for="ch" forName="Child2" refType="h" fact="0.1788"/>
              <dgm:constr type="w" for="ch" forName="Child2" refType="w" fact="0.3523"/>
              <dgm:constr type="h" for="ch" forName="Child2" refType="h" fact="0.2907"/>
              <dgm:constr type="r" for="ch" forName="Child3" refType="w" fact="0.3523"/>
              <dgm:constr type="t" for="ch" forName="Child3" refType="h" fact="0.5303"/>
              <dgm:constr type="w" for="ch" forName="Child3" refType="w" fact="0.3523"/>
              <dgm:constr type="h" for="ch" forName="Child3" refType="h" fact="0.2907"/>
              <dgm:constr type="r" for="ch" forName="Child5" refType="w"/>
              <dgm:constr type="t" for="ch" forName="Child5" refType="h" fact="0.5305"/>
              <dgm:constr type="w" for="ch" forName="Child5" refType="w" fact="0.3523"/>
              <dgm:constr type="h" for="ch" forName="Child5" refType="h" fact="0.2907"/>
              <dgm:constr type="r" for="ch" forName="Child1" refType="w" fact="0.6754"/>
              <dgm:constr type="t" for="ch" forName="Child1" refType="h" fact="0"/>
              <dgm:constr type="w" for="ch" forName="Child1" refType="w" fact="0.3523"/>
              <dgm:constr type="h" for="ch" forName="Child1" refType="h" fact="0.2907"/>
            </dgm:constrLst>
          </dgm:if>
          <dgm:else name="Name19">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6" refType="primFontSz" refFor="des" refForName="Parent" op="lte"/>
              <dgm:constr type="primFontSz" for="des" forName="Child7"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ptType="node" op="equ" val="65"/>
              <dgm:constr type="r" for="ch" forName="Accent6" refType="w" fact="0.9066"/>
              <dgm:constr type="t" for="ch" forName="Accent6" refType="h" fact="0.4635"/>
              <dgm:constr type="w" for="ch" forName="Accent6" refType="w" fact="0.1622"/>
              <dgm:constr type="h" for="ch" forName="Accent6" refType="h" fact="0.1333"/>
              <dgm:constr type="r" for="ch" forName="Accent5" refType="w" fact="0.7142"/>
              <dgm:constr type="t" for="ch" forName="Accent5" refType="h" fact="0.7126"/>
              <dgm:constr type="w" for="ch" forName="Accent5" refType="w" fact="0.1622"/>
              <dgm:constr type="h" for="ch" forName="Accent5" refType="h" fact="0.1333"/>
              <dgm:constr type="r" for="ch" forName="Accent4" refType="w" fact="0.388"/>
              <dgm:constr type="t" for="ch" forName="Accent4" refType="h" fact="0.6834"/>
              <dgm:constr type="w" for="ch" forName="Accent4" refType="w" fact="0.1622"/>
              <dgm:constr type="h" for="ch" forName="Accent4" refType="h" fact="0.1333"/>
              <dgm:constr type="r" for="ch" forName="Accent3" refType="w" fact="0.2565"/>
              <dgm:constr type="t" for="ch" forName="Accent3" refType="h" fact="0.4021"/>
              <dgm:constr type="w" for="ch" forName="Accent3" refType="w" fact="0.1622"/>
              <dgm:constr type="h" for="ch" forName="Accent3" refType="h" fact="0.1333"/>
              <dgm:constr type="r" for="ch" forName="Accent2" refType="w" fact="0.4458"/>
              <dgm:constr type="t" for="ch" forName="Accent2" refType="h" fact="0.1529"/>
              <dgm:constr type="w" for="ch" forName="Accent2" refType="w" fact="0.1622"/>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6754"/>
              <dgm:constr type="t" for="ch" forName="Child4" refType="h" fact="0.7093"/>
              <dgm:constr type="w" for="ch" forName="Child4" refType="w" fact="0.3523"/>
              <dgm:constr type="h" for="ch" forName="Child4" refType="h" fact="0.2907"/>
              <dgm:constr type="r" for="ch" forName="Parent" refType="w" fact="0.715"/>
              <dgm:constr type="t" for="ch" forName="Parent" refType="h" fact="0.3226"/>
              <dgm:constr type="w" for="ch" forName="Parent" refType="w" fact="0.4299"/>
              <dgm:constr type="h" for="ch" forName="Parent" refType="h" fact="0.3547"/>
              <dgm:constr type="r" for="ch" forName="Child2" refType="w" fact="0.3523"/>
              <dgm:constr type="t" for="ch" forName="Child2" refType="h" fact="0.1788"/>
              <dgm:constr type="w" for="ch" forName="Child2" refType="w" fact="0.3523"/>
              <dgm:constr type="h" for="ch" forName="Child2" refType="h" fact="0.2907"/>
              <dgm:constr type="r" for="ch" forName="Child3" refType="w" fact="0.3523"/>
              <dgm:constr type="t" for="ch" forName="Child3" refType="h" fact="0.5303"/>
              <dgm:constr type="w" for="ch" forName="Child3" refType="w" fact="0.3523"/>
              <dgm:constr type="h" for="ch" forName="Child3" refType="h" fact="0.2907"/>
              <dgm:constr type="r" for="ch" forName="Child5" refType="w"/>
              <dgm:constr type="t" for="ch" forName="Child5" refType="h" fact="0.5305"/>
              <dgm:constr type="w" for="ch" forName="Child5" refType="w" fact="0.3523"/>
              <dgm:constr type="h" for="ch" forName="Child5" refType="h" fact="0.2907"/>
              <dgm:constr type="r" for="ch" forName="Child6" refType="w"/>
              <dgm:constr type="t" for="ch" forName="Child6" refType="h" fact="0.1784"/>
              <dgm:constr type="w" for="ch" forName="Child6" refType="w" fact="0.3523"/>
              <dgm:constr type="h" for="ch" forName="Child6" refType="h" fact="0.2907"/>
              <dgm:constr type="r" for="ch" forName="Child1" refType="w" fact="0.6754"/>
              <dgm:constr type="t" for="ch" forName="Child1" refType="h" fact="0"/>
              <dgm:constr type="w" for="ch" forName="Child1" refType="w" fact="0.3523"/>
              <dgm:constr type="h" for="ch" forName="Child1" refType="h" fact="0.2907"/>
            </dgm:constrLst>
          </dgm:else>
        </dgm:choose>
      </dgm:else>
    </dgm:choose>
    <dgm:forEach name="wrapper" axis="self" ptType="parTrans">
      <dgm:forEach name="accentRepeat" axis="self">
        <dgm:layoutNode name="Accent" styleLbl="bgShp">
          <dgm:alg type="sp"/>
          <dgm:shape xmlns:r="http://schemas.openxmlformats.org/officeDocument/2006/relationships" type="hexagon" r:blip="" zOrderOff="-2">
            <dgm:adjLst>
              <dgm:adj idx="1" val="0.289"/>
              <dgm:adj idx="2" val="1.1547"/>
            </dgm:adjLst>
          </dgm:shape>
          <dgm:presOf/>
        </dgm:layoutNode>
      </dgm:forEach>
    </dgm:forEach>
    <dgm:forEach name="Name20" axis="ch" ptType="node" cnt="1">
      <dgm:layoutNode name="Parent" styleLbl="node0">
        <dgm:varLst>
          <dgm:chMax val="6"/>
          <dgm:chPref val="6"/>
        </dgm:varLst>
        <dgm:alg type="tx"/>
        <dgm:shape xmlns:r="http://schemas.openxmlformats.org/officeDocument/2006/relationships" type="hexagon" r:blip="">
          <dgm:adjLst>
            <dgm:adj idx="1" val="0.2857"/>
            <dgm:adj idx="2" val="1.1547"/>
          </dgm:adjLst>
        </dgm:shape>
        <dgm:presOf axis="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1" axis="ch ch" ptType="node node" st="1 1" cnt="1 1">
      <dgm:layoutNode name="Accent1">
        <dgm:alg type="sp"/>
        <dgm:shape xmlns:r="http://schemas.openxmlformats.org/officeDocument/2006/relationships" r:blip="" zOrderOff="-2">
          <dgm:adjLst/>
        </dgm:shape>
        <dgm:presOf/>
        <dgm:constrLst/>
        <dgm:forEach name="Name22" ref="accentRepeat"/>
      </dgm:layoutNode>
      <dgm:layoutNode name="Child1"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3" axis="ch ch" ptType="node node" st="1 2" cnt="1 1">
      <dgm:layoutNode name="Accent2">
        <dgm:alg type="sp"/>
        <dgm:shape xmlns:r="http://schemas.openxmlformats.org/officeDocument/2006/relationships" r:blip="" zOrderOff="-2">
          <dgm:adjLst/>
        </dgm:shape>
        <dgm:presOf/>
        <dgm:constrLst/>
        <dgm:forEach name="Name24" ref="accentRepeat"/>
      </dgm:layoutNode>
      <dgm:layoutNode name="Child2"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5" axis="ch ch" ptType="node node" st="1 3" cnt="1 1">
      <dgm:layoutNode name="Accent3">
        <dgm:alg type="sp"/>
        <dgm:shape xmlns:r="http://schemas.openxmlformats.org/officeDocument/2006/relationships" r:blip="" zOrderOff="-2">
          <dgm:adjLst/>
        </dgm:shape>
        <dgm:presOf/>
        <dgm:constrLst/>
        <dgm:forEach name="Name26" ref="accentRepeat"/>
      </dgm:layoutNode>
      <dgm:layoutNode name="Child3"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7" axis="ch ch" ptType="node node" st="1 4" cnt="1 1">
      <dgm:layoutNode name="Accent4">
        <dgm:alg type="sp"/>
        <dgm:shape xmlns:r="http://schemas.openxmlformats.org/officeDocument/2006/relationships" r:blip="">
          <dgm:adjLst/>
        </dgm:shape>
        <dgm:presOf/>
        <dgm:constrLst/>
        <dgm:forEach name="Name28" ref="accentRepeat"/>
      </dgm:layoutNode>
      <dgm:layoutNode name="Child4"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9" axis="ch ch" ptType="node node" st="1 5" cnt="1 1">
      <dgm:layoutNode name="Accent5">
        <dgm:alg type="sp"/>
        <dgm:shape xmlns:r="http://schemas.openxmlformats.org/officeDocument/2006/relationships" r:blip="">
          <dgm:adjLst/>
        </dgm:shape>
        <dgm:presOf/>
        <dgm:constrLst/>
        <dgm:forEach name="Name30" ref="accentRepeat"/>
      </dgm:layoutNode>
      <dgm:layoutNode name="Child5"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31" axis="ch ch" ptType="node node" st="1 6" cnt="1 1">
      <dgm:layoutNode name="Accent6">
        <dgm:alg type="sp"/>
        <dgm:shape xmlns:r="http://schemas.openxmlformats.org/officeDocument/2006/relationships" r:blip="">
          <dgm:adjLst/>
        </dgm:shape>
        <dgm:presOf/>
        <dgm:constrLst/>
        <dgm:forEach name="Name32" ref="accentRepeat"/>
      </dgm:layoutNode>
      <dgm:layoutNode name="Child6"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F0DEE6358262645BD541269BAFDF552" ma:contentTypeVersion="17" ma:contentTypeDescription="Create a new document." ma:contentTypeScope="" ma:versionID="d402903837f693ed097037b6baa52181">
  <xsd:schema xmlns:xsd="http://www.w3.org/2001/XMLSchema" xmlns:xs="http://www.w3.org/2001/XMLSchema" xmlns:p="http://schemas.microsoft.com/office/2006/metadata/properties" xmlns:ns2="53b93586-c7fa-41db-b91d-fe11c903215a" xmlns:ns3="91f97d11-17ad-4b35-9764-ea9a33835a2c" xmlns:ns4="2facbfa6-7970-4eb2-8ff7-3d0a788f7c73" targetNamespace="http://schemas.microsoft.com/office/2006/metadata/properties" ma:root="true" ma:fieldsID="98560621de1bf76b810f336fb8e962d1" ns2:_="" ns3:_="" ns4:_="">
    <xsd:import namespace="53b93586-c7fa-41db-b91d-fe11c903215a"/>
    <xsd:import namespace="91f97d11-17ad-4b35-9764-ea9a33835a2c"/>
    <xsd:import namespace="2facbfa6-7970-4eb2-8ff7-3d0a788f7c7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Date"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4:TaxCatchAll"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b93586-c7fa-41db-b91d-fe11c903215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Date" ma:index="12" nillable="true" ma:displayName="Date" ma:format="DateTime" ma:internalName="Date">
      <xsd:simpleType>
        <xsd:restriction base="dms:DateTim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a0cee3cd-35d5-4d6a-abfa-4bca262eb180" ma:termSetId="09814cd3-568e-fe90-9814-8d621ff8fb84" ma:anchorId="fba54fb3-c3e1-fe81-a776-ca4b69148c4d" ma:open="true" ma:isKeyword="false">
      <xsd:complexType>
        <xsd:sequence>
          <xsd:element ref="pc:Terms" minOccurs="0" maxOccurs="1"/>
        </xsd:sequence>
      </xsd:complexType>
    </xsd:element>
    <xsd:element name="MediaServiceDateTaken" ma:index="22" nillable="true" ma:displayName="MediaServiceDateTaken" ma:hidden="true" ma:internalName="MediaServiceDateTake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1f97d11-17ad-4b35-9764-ea9a33835a2c"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acbfa6-7970-4eb2-8ff7-3d0a788f7c73"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d63bb7f0-083c-4ca5-ac67-c0508379c279}" ma:internalName="TaxCatchAll" ma:showField="CatchAllData" ma:web="2facbfa6-7970-4eb2-8ff7-3d0a788f7c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Date xmlns="53b93586-c7fa-41db-b91d-fe11c903215a" xsi:nil="true"/>
    <lcf76f155ced4ddcb4097134ff3c332f xmlns="53b93586-c7fa-41db-b91d-fe11c903215a">
      <Terms xmlns="http://schemas.microsoft.com/office/infopath/2007/PartnerControls"/>
    </lcf76f155ced4ddcb4097134ff3c332f>
    <TaxCatchAll xmlns="2facbfa6-7970-4eb2-8ff7-3d0a788f7c73" xsi:nil="true"/>
  </documentManagement>
</p:properties>
</file>

<file path=customXml/itemProps1.xml><?xml version="1.0" encoding="utf-8"?>
<ds:datastoreItem xmlns:ds="http://schemas.openxmlformats.org/officeDocument/2006/customXml" ds:itemID="{C7A04FC4-B03F-4F1A-87C6-227B6AD575AE}">
  <ds:schemaRefs>
    <ds:schemaRef ds:uri="http://schemas.openxmlformats.org/officeDocument/2006/bibliography"/>
  </ds:schemaRefs>
</ds:datastoreItem>
</file>

<file path=customXml/itemProps2.xml><?xml version="1.0" encoding="utf-8"?>
<ds:datastoreItem xmlns:ds="http://schemas.openxmlformats.org/officeDocument/2006/customXml" ds:itemID="{D2D117E4-9A0D-4E6F-B9E6-1DF135257C36}">
  <ds:schemaRefs>
    <ds:schemaRef ds:uri="http://schemas.microsoft.com/sharepoint/v3/contenttype/forms"/>
  </ds:schemaRefs>
</ds:datastoreItem>
</file>

<file path=customXml/itemProps3.xml><?xml version="1.0" encoding="utf-8"?>
<ds:datastoreItem xmlns:ds="http://schemas.openxmlformats.org/officeDocument/2006/customXml" ds:itemID="{E661C4A8-AEDB-4BD3-9DDC-9312E72448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3b93586-c7fa-41db-b91d-fe11c903215a"/>
    <ds:schemaRef ds:uri="91f97d11-17ad-4b35-9764-ea9a33835a2c"/>
    <ds:schemaRef ds:uri="2facbfa6-7970-4eb2-8ff7-3d0a788f7c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5861A39-E062-4AF1-8DF3-F110F9DDD15B}">
  <ds:schemaRefs>
    <ds:schemaRef ds:uri="http://schemas.microsoft.com/office/2006/metadata/properties"/>
    <ds:schemaRef ds:uri="http://schemas.microsoft.com/office/infopath/2007/PartnerControls"/>
    <ds:schemaRef ds:uri="53b93586-c7fa-41db-b91d-fe11c903215a"/>
    <ds:schemaRef ds:uri="2facbfa6-7970-4eb2-8ff7-3d0a788f7c73"/>
  </ds:schemaRefs>
</ds:datastoreItem>
</file>

<file path=docProps/app.xml><?xml version="1.0" encoding="utf-8"?>
<Properties xmlns="http://schemas.openxmlformats.org/officeDocument/2006/extended-properties" xmlns:vt="http://schemas.openxmlformats.org/officeDocument/2006/docPropsVTypes">
  <Template>KLA_Proposals_CoverLetter_20210722.dotm</Template>
  <TotalTime>200</TotalTime>
  <Pages>12</Pages>
  <Words>4504</Words>
  <Characters>25679</Characters>
  <Application>Microsoft Office Word</Application>
  <DocSecurity>0</DocSecurity>
  <Lines>213</Lines>
  <Paragraphs>60</Paragraphs>
  <ScaleCrop>false</ScaleCrop>
  <HeadingPairs>
    <vt:vector size="4" baseType="variant">
      <vt:variant>
        <vt:lpstr>Title</vt:lpstr>
      </vt:variant>
      <vt:variant>
        <vt:i4>1</vt:i4>
      </vt:variant>
      <vt:variant>
        <vt:lpstr>Headings</vt:lpstr>
      </vt:variant>
      <vt:variant>
        <vt:i4>5</vt:i4>
      </vt:variant>
    </vt:vector>
  </HeadingPairs>
  <TitlesOfParts>
    <vt:vector size="6" baseType="lpstr">
      <vt:lpstr>MDHHS HIV/STD Solution Proposal: Cover Letter</vt:lpstr>
      <vt:lpstr>Your Mission and Our Solution</vt:lpstr>
      <vt:lpstr>Our Approach</vt:lpstr>
      <vt:lpstr>Our Company, Credentials, and History with MDHHS</vt:lpstr>
      <vt:lpstr>Your Success</vt:lpstr>
      <vt:lpstr>This Proposal</vt:lpstr>
    </vt:vector>
  </TitlesOfParts>
  <Company/>
  <LinksUpToDate>false</LinksUpToDate>
  <CharactersWithSpaces>30123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MDHHS MIDASH Solution Proposal: Cover Letter</dc:title>
  <dc:subject/>
  <dc:creator>KL&amp;A</dc:creator>
  <cp:keywords/>
  <dc:description/>
  <cp:lastModifiedBy>Jessica Davis</cp:lastModifiedBy>
  <cp:revision>119</cp:revision>
  <cp:lastPrinted>2019-10-25T20:00:00Z</cp:lastPrinted>
  <dcterms:created xsi:type="dcterms:W3CDTF">2021-03-31T23:10:00Z</dcterms:created>
  <dcterms:modified xsi:type="dcterms:W3CDTF">2022-06-01T04:10:00Z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LA_Rev">
    <vt:lpwstr>$22.1</vt:lpwstr>
  </property>
  <property fmtid="{D5CDD505-2E9C-101B-9397-08002B2CF9AE}" pid="3" name="File_Cover">
    <vt:lpwstr>01_MDHHS_MIDASH_CoverLetter_FromKLA.docx</vt:lpwstr>
  </property>
  <property fmtid="{D5CDD505-2E9C-101B-9397-08002B2CF9AE}" pid="4" name="File_ConfidentialityForm">
    <vt:lpwstr>02_MDHHS_MIDASH_ConfidentialityForm_FromKLA.docx</vt:lpwstr>
  </property>
  <property fmtid="{D5CDD505-2E9C-101B-9397-08002B2CF9AE}" pid="5" name="File_VendorQuestions">
    <vt:lpwstr>03_MDHHS_MIDASH_VendorQuestionWorksheet_FromKLA.docx</vt:lpwstr>
  </property>
  <property fmtid="{D5CDD505-2E9C-101B-9397-08002B2CF9AE}" pid="6" name="File_AddtlInfo_TED">
    <vt:lpwstr>04_MDHHS_MIDASH-VQW-Attach1-AdditionalInfo-TED_FromKLA.docx</vt:lpwstr>
  </property>
  <property fmtid="{D5CDD505-2E9C-101B-9397-08002B2CF9AE}" pid="7" name="File_AddtlInfo_CSHCS">
    <vt:lpwstr>05_MDHHS_MIDASH-VQW-Attach2-AdditionalInfo-CSHCS.docx</vt:lpwstr>
  </property>
  <property fmtid="{D5CDD505-2E9C-101B-9397-08002B2CF9AE}" pid="8" name="File_AddtlInfo_LOTS">
    <vt:lpwstr>06_MDHHS_MIDASH-VQW-Attach3-AdditionalInfo-LOTS_FromKLA.docx</vt:lpwstr>
  </property>
  <property fmtid="{D5CDD505-2E9C-101B-9397-08002B2CF9AE}" pid="9" name="File_AddtlInfo_HAI">
    <vt:lpwstr>07_MDHHS_MIDASH-VQW-Attach4-AdditionalInfo-HAI_FromKLA.docx</vt:lpwstr>
  </property>
  <property fmtid="{D5CDD505-2E9C-101B-9397-08002B2CF9AE}" pid="10" name="File_Resumes">
    <vt:lpwstr>08_MDHHS_MIDASH_Attachment1-Resumes-FromKLA.docx</vt:lpwstr>
  </property>
  <property fmtid="{D5CDD505-2E9C-101B-9397-08002B2CF9AE}" pid="11" name="File_Contract">
    <vt:lpwstr>09_MDHHS_MIDASH_ITContractTerms_FromKLA.docx</vt:lpwstr>
  </property>
  <property fmtid="{D5CDD505-2E9C-101B-9397-08002B2CF9AE}" pid="12" name="RefNum_TED">
    <vt:lpwstr>1</vt:lpwstr>
  </property>
  <property fmtid="{D5CDD505-2E9C-101B-9397-08002B2CF9AE}" pid="13" name="Project_Start_Date">
    <vt:lpwstr>10/1/2022</vt:lpwstr>
  </property>
  <property fmtid="{D5CDD505-2E9C-101B-9397-08002B2CF9AE}" pid="14" name="File_Scope">
    <vt:lpwstr>10_MDHHS_MIDASH_Schedule-A-SOW_FromKLA.docx</vt:lpwstr>
  </property>
  <property fmtid="{D5CDD505-2E9C-101B-9397-08002B2CF9AE}" pid="15" name="File_Narrative">
    <vt:lpwstr>11_MDHHS_MIDASH_SoftwareDescription_FromKLA.docx</vt:lpwstr>
  </property>
  <property fmtid="{D5CDD505-2E9C-101B-9397-08002B2CF9AE}" pid="16" name="File_TxnPlan">
    <vt:lpwstr>12_MDHHS_MIDASH_Transition-In-OutPlan_FromKLA.docx</vt:lpwstr>
  </property>
  <property fmtid="{D5CDD505-2E9C-101B-9397-08002B2CF9AE}" pid="17" name="File_Sample_Training_MiEHDWIS">
    <vt:lpwstr>13_MDHHS_MIDASH_Sample-MiEHDWIS_EntityActionsDrawer_Video.zip</vt:lpwstr>
  </property>
  <property fmtid="{D5CDD505-2E9C-101B-9397-08002B2CF9AE}" pid="18" name="File_Sample_Training_VMS1">
    <vt:lpwstr>14_MDHHS_MIDASH_Sample-Training-VMS_5_Release_2_Day_1_FromKLA.pptx</vt:lpwstr>
  </property>
  <property fmtid="{D5CDD505-2E9C-101B-9397-08002B2CF9AE}" pid="19" name="Schedule_Sprint0_Days">
    <vt:lpwstr>143 days</vt:lpwstr>
  </property>
  <property fmtid="{D5CDD505-2E9C-101B-9397-08002B2CF9AE}" pid="20" name="File_Sample_Training_VMS2">
    <vt:lpwstr>15_MDHHS_MIDASH_Sample-Training-VMS_5_Release_2_Day_2_FromKLA.pptx</vt:lpwstr>
  </property>
  <property fmtid="{D5CDD505-2E9C-101B-9397-08002B2CF9AE}" pid="21" name="KLA_Emp_Count">
    <vt:lpwstr>152</vt:lpwstr>
  </property>
  <property fmtid="{D5CDD505-2E9C-101B-9397-08002B2CF9AE}" pid="22" name="File_Sample_Training_VMS3">
    <vt:lpwstr>16_MDHHS_MIDASH_Sample-Training-VMS_5_Release_2_Close_FromKLA.pptx</vt:lpwstr>
  </property>
  <property fmtid="{D5CDD505-2E9C-101B-9397-08002B2CF9AE}" pid="23" name="File_Sample_Training_VMS4">
    <vt:lpwstr>17_MDHHS_MIDASH_Sample-Training-VMS-5.2_Manual_FromKLA.pdf</vt:lpwstr>
  </property>
  <property fmtid="{D5CDD505-2E9C-101B-9397-08002B2CF9AE}" pid="24" name="File_Sample_Manual_OSRS">
    <vt:lpwstr>18_MDHHS_MIDASH_Sample-Manual-OSRS_RMS_UserGuide_FromKLA.pdf</vt:lpwstr>
  </property>
  <property fmtid="{D5CDD505-2E9C-101B-9397-08002B2CF9AE}" pid="25" name="Schedule_WarrantyDays">
    <vt:lpwstr>180 calendar days</vt:lpwstr>
  </property>
  <property fmtid="{D5CDD505-2E9C-101B-9397-08002B2CF9AE}" pid="26" name="File_Sample_JobAid">
    <vt:lpwstr>19_MDHHS_MIDASH_Springboard_JobAid_Example_FromKLA.pdf</vt:lpwstr>
  </property>
  <property fmtid="{D5CDD505-2E9C-101B-9397-08002B2CF9AE}" pid="27" name="RefNum_CSHCS">
    <vt:lpwstr>2</vt:lpwstr>
  </property>
  <property fmtid="{D5CDD505-2E9C-101B-9397-08002B2CF9AE}" pid="28" name="File_Schedule_D">
    <vt:lpwstr>20_MDHHS_MIDASH_WBS-Schedule-Detail_FromKLA.pdf</vt:lpwstr>
  </property>
  <property fmtid="{D5CDD505-2E9C-101B-9397-08002B2CF9AE}" pid="29" name="Copyright Year">
    <vt:lpwstr>2022</vt:lpwstr>
  </property>
  <property fmtid="{D5CDD505-2E9C-101B-9397-08002B2CF9AE}" pid="30" name="Schedule_DDIDuration">
    <vt:lpwstr>21 months</vt:lpwstr>
  </property>
  <property fmtid="{D5CDD505-2E9C-101B-9397-08002B2CF9AE}" pid="31" name="File_BusinessReqs">
    <vt:lpwstr>21_MDHHS_MIDASH_ScheduleA-Table1-Specifications_FromKLA.docx</vt:lpwstr>
  </property>
  <property fmtid="{D5CDD505-2E9C-101B-9397-08002B2CF9AE}" pid="32" name="KLA_Address_Street">
    <vt:lpwstr>2164 University Park Drive</vt:lpwstr>
  </property>
  <property fmtid="{D5CDD505-2E9C-101B-9397-08002B2CF9AE}" pid="33" name="File_Pricing">
    <vt:lpwstr>22_MDHHS_MIDASH_ScheduleB-Pricing_FromKLA.docx</vt:lpwstr>
  </property>
  <property fmtid="{D5CDD505-2E9C-101B-9397-08002B2CF9AE}" pid="34" name="File_SchedulesC-G">
    <vt:lpwstr>23_MDHHS_MIDASH_Schedules-C-G_FromKLA.docx</vt:lpwstr>
  </property>
  <property fmtid="{D5CDD505-2E9C-101B-9397-08002B2CF9AE}" pid="35" name="KLA_Phone">
    <vt:lpwstr>248-559-7910</vt:lpwstr>
  </property>
  <property fmtid="{D5CDD505-2E9C-101B-9397-08002B2CF9AE}" pid="36" name="RefNum_LOTS">
    <vt:lpwstr>3</vt:lpwstr>
  </property>
  <property fmtid="{D5CDD505-2E9C-101B-9397-08002B2CF9AE}" pid="37" name="KLA_Yrs_In_Biz">
    <vt:lpwstr>30</vt:lpwstr>
  </property>
  <property fmtid="{D5CDD505-2E9C-101B-9397-08002B2CF9AE}" pid="38" name="RefNum_HAI">
    <vt:lpwstr>4</vt:lpwstr>
  </property>
  <property fmtid="{D5CDD505-2E9C-101B-9397-08002B2CF9AE}" pid="39" name="RefNum_MiTracking">
    <vt:lpwstr>5</vt:lpwstr>
  </property>
  <property fmtid="{D5CDD505-2E9C-101B-9397-08002B2CF9AE}" pid="40" name="RefNum_LPS">
    <vt:lpwstr>6</vt:lpwstr>
  </property>
  <property fmtid="{D5CDD505-2E9C-101B-9397-08002B2CF9AE}" pid="41" name="DueDate_Short">
    <vt:lpwstr>6/1/22</vt:lpwstr>
  </property>
  <property fmtid="{D5CDD505-2E9C-101B-9397-08002B2CF9AE}" pid="42" name="Schedule_ReleaseCount">
    <vt:lpwstr>9</vt:lpwstr>
  </property>
  <property fmtid="{D5CDD505-2E9C-101B-9397-08002B2CF9AE}" pid="43" name="Role_TrainLead_Formal">
    <vt:lpwstr>Amelia Mimi Brown</vt:lpwstr>
  </property>
  <property fmtid="{D5CDD505-2E9C-101B-9397-08002B2CF9AE}" pid="44" name="Role_OCM_Lead">
    <vt:lpwstr>April Callis-Birchmeier</vt:lpwstr>
  </property>
  <property fmtid="{D5CDD505-2E9C-101B-9397-08002B2CF9AE}" pid="45" name="Agency_Div_Short">
    <vt:lpwstr>DHSP</vt:lpwstr>
  </property>
  <property fmtid="{D5CDD505-2E9C-101B-9397-08002B2CF9AE}" pid="46" name="Agency_Div_Long">
    <vt:lpwstr>Division of HIV and STD Programs (DHSP)</vt:lpwstr>
  </property>
  <property fmtid="{D5CDD505-2E9C-101B-9397-08002B2CF9AE}" pid="47" name="Role_BALead">
    <vt:lpwstr>Donna McEvilly</vt:lpwstr>
  </property>
  <property fmtid="{D5CDD505-2E9C-101B-9397-08002B2CF9AE}" pid="48" name="Agency_IT">
    <vt:lpwstr>DTMB</vt:lpwstr>
  </property>
  <property fmtid="{D5CDD505-2E9C-101B-9397-08002B2CF9AE}" pid="49" name="Role_Test_Lead">
    <vt:lpwstr>Gary Steffy</vt:lpwstr>
  </property>
  <property fmtid="{D5CDD505-2E9C-101B-9397-08002B2CF9AE}" pid="50" name="Role_FunctionalLead">
    <vt:lpwstr>Ira Sanborn</vt:lpwstr>
  </property>
  <property fmtid="{D5CDD505-2E9C-101B-9397-08002B2CF9AE}" pid="51" name="BuyerName_Full">
    <vt:lpwstr>Jarrod Barron</vt:lpwstr>
  </property>
  <property fmtid="{D5CDD505-2E9C-101B-9397-08002B2CF9AE}" pid="52" name="Schedule_GoLiveDate">
    <vt:lpwstr>July 3, 2024</vt:lpwstr>
  </property>
  <property fmtid="{D5CDD505-2E9C-101B-9397-08002B2CF9AE}" pid="53" name="DueDate_Long">
    <vt:lpwstr>June 1, 2022</vt:lpwstr>
  </property>
  <property fmtid="{D5CDD505-2E9C-101B-9397-08002B2CF9AE}" pid="54" name="Role_DataLead">
    <vt:lpwstr>Marc Torres</vt:lpwstr>
  </property>
  <property fmtid="{D5CDD505-2E9C-101B-9397-08002B2CF9AE}" pid="55" name="Role_IntegrationLead">
    <vt:lpwstr>Marc Torres</vt:lpwstr>
  </property>
  <property fmtid="{D5CDD505-2E9C-101B-9397-08002B2CF9AE}" pid="56" name="Role_ProdSupport">
    <vt:lpwstr>Marc Torres</vt:lpwstr>
  </property>
  <property fmtid="{D5CDD505-2E9C-101B-9397-08002B2CF9AE}" pid="57" name="Agency_Short">
    <vt:lpwstr>MDHHS</vt:lpwstr>
  </property>
  <property fmtid="{D5CDD505-2E9C-101B-9397-08002B2CF9AE}" pid="58" name="Agencies_All">
    <vt:lpwstr>MDHHS and DTMB</vt:lpwstr>
  </property>
  <property fmtid="{D5CDD505-2E9C-101B-9397-08002B2CF9AE}" pid="59" name="ProgramName">
    <vt:lpwstr>MDHHS MIDASH Initiative</vt:lpwstr>
  </property>
  <property fmtid="{D5CDD505-2E9C-101B-9397-08002B2CF9AE}" pid="60" name="RFP_Name">
    <vt:lpwstr>MDHHS MIDASH RFP</vt:lpwstr>
  </property>
  <property fmtid="{D5CDD505-2E9C-101B-9397-08002B2CF9AE}" pid="61" name="Agency_Long">
    <vt:lpwstr>Michigan Department of Health and Human Services (MDHHS)</vt:lpwstr>
  </property>
  <property fmtid="{D5CDD505-2E9C-101B-9397-08002B2CF9AE}" pid="62" name="ProgramName_Short">
    <vt:lpwstr>MIDASH Solution</vt:lpwstr>
  </property>
  <property fmtid="{D5CDD505-2E9C-101B-9397-08002B2CF9AE}" pid="63" name="Role_UXLead_Formal">
    <vt:lpwstr>Mr. Hoekstra</vt:lpwstr>
  </property>
  <property fmtid="{D5CDD505-2E9C-101B-9397-08002B2CF9AE}" pid="64" name="Role_PM_Formal">
    <vt:lpwstr>Mr. Tompkins</vt:lpwstr>
  </property>
  <property fmtid="{D5CDD505-2E9C-101B-9397-08002B2CF9AE}" pid="65" name="Role_IntegrationLead_Formal">
    <vt:lpwstr>Mr.  Torres</vt:lpwstr>
  </property>
  <property fmtid="{D5CDD505-2E9C-101B-9397-08002B2CF9AE}" pid="66" name="BuyerName_Formal">
    <vt:lpwstr>Mr. Barron</vt:lpwstr>
  </property>
  <property fmtid="{D5CDD505-2E9C-101B-9397-08002B2CF9AE}" pid="67" name="Role_SecurityLead_Formal">
    <vt:lpwstr>Mr. Giddings</vt:lpwstr>
  </property>
  <property fmtid="{D5CDD505-2E9C-101B-9397-08002B2CF9AE}" pid="68" name="Role_AgileLead_Formal">
    <vt:lpwstr>Mr. Golisch</vt:lpwstr>
  </property>
  <property fmtid="{D5CDD505-2E9C-101B-9397-08002B2CF9AE}" pid="69" name="Role_TechLead_Formal">
    <vt:lpwstr>Mr. Golisch</vt:lpwstr>
  </property>
  <property fmtid="{D5CDD505-2E9C-101B-9397-08002B2CF9AE}" pid="70" name="Role_FunctionalLead_Formal">
    <vt:lpwstr>Mr. Sanborn</vt:lpwstr>
  </property>
  <property fmtid="{D5CDD505-2E9C-101B-9397-08002B2CF9AE}" pid="71" name="Role_TestLead_Formal">
    <vt:lpwstr>Mr. Steffy</vt:lpwstr>
  </property>
  <property fmtid="{D5CDD505-2E9C-101B-9397-08002B2CF9AE}" pid="72" name="Role_DataLead_Formal">
    <vt:lpwstr>Mr. Torres</vt:lpwstr>
  </property>
  <property fmtid="{D5CDD505-2E9C-101B-9397-08002B2CF9AE}" pid="73" name="Role_ProdSupport_Formal">
    <vt:lpwstr>Mr. Torres</vt:lpwstr>
  </property>
  <property fmtid="{D5CDD505-2E9C-101B-9397-08002B2CF9AE}" pid="74" name="Role_TrainLead">
    <vt:lpwstr>Ms. Brown</vt:lpwstr>
  </property>
  <property fmtid="{D5CDD505-2E9C-101B-9397-08002B2CF9AE}" pid="75" name="Role_OCM_Lead_Formal">
    <vt:lpwstr>Ms. Callis-Birchmeier</vt:lpwstr>
  </property>
  <property fmtid="{D5CDD505-2E9C-101B-9397-08002B2CF9AE}" pid="76" name="Role_BALead_Formal">
    <vt:lpwstr>Ms. McEvilly</vt:lpwstr>
  </property>
  <property fmtid="{D5CDD505-2E9C-101B-9397-08002B2CF9AE}" pid="77" name="Schedule_BeginDate">
    <vt:lpwstr>October 3, 2022</vt:lpwstr>
  </property>
  <property fmtid="{D5CDD505-2E9C-101B-9397-08002B2CF9AE}" pid="78" name="KLA_Address_CityStateZip">
    <vt:lpwstr>Okemos, MI, 48864</vt:lpwstr>
  </property>
  <property fmtid="{D5CDD505-2E9C-101B-9397-08002B2CF9AE}" pid="79" name="Footer">
    <vt:lpwstr>Response to RFP# 220000001798</vt:lpwstr>
  </property>
  <property fmtid="{D5CDD505-2E9C-101B-9397-08002B2CF9AE}" pid="80" name="RFP">
    <vt:lpwstr>RFP# 220000001798</vt:lpwstr>
  </property>
  <property fmtid="{D5CDD505-2E9C-101B-9397-08002B2CF9AE}" pid="81" name="Role_SecurityLead">
    <vt:lpwstr>Shaun Giddings</vt:lpwstr>
  </property>
  <property fmtid="{D5CDD505-2E9C-101B-9397-08002B2CF9AE}" pid="82" name="Solution_Owner">
    <vt:lpwstr>State</vt:lpwstr>
  </property>
  <property fmtid="{D5CDD505-2E9C-101B-9397-08002B2CF9AE}" pid="83" name="Role_AgileLead">
    <vt:lpwstr>Tim Golisch</vt:lpwstr>
  </property>
  <property fmtid="{D5CDD505-2E9C-101B-9397-08002B2CF9AE}" pid="84" name="Role_TechLead">
    <vt:lpwstr>Tim Golisch</vt:lpwstr>
  </property>
  <property fmtid="{D5CDD505-2E9C-101B-9397-08002B2CF9AE}" pid="85" name="Role_PM_Long">
    <vt:lpwstr>Travis Tompkins</vt:lpwstr>
  </property>
  <property fmtid="{D5CDD505-2E9C-101B-9397-08002B2CF9AE}" pid="86" name="Role_UXLead">
    <vt:lpwstr>Tylor Hoekstra</vt:lpwstr>
  </property>
  <property fmtid="{D5CDD505-2E9C-101B-9397-08002B2CF9AE}" pid="87" name="Revision_Value">
    <vt:lpwstr>V1.0</vt:lpwstr>
  </property>
  <property fmtid="{D5CDD505-2E9C-101B-9397-08002B2CF9AE}" pid="88" name="MediaServiceImageTags">
    <vt:lpwstr/>
  </property>
  <property fmtid="{D5CDD505-2E9C-101B-9397-08002B2CF9AE}" pid="89" name="ContentTypeId">
    <vt:lpwstr>0x0101004F0DEE6358262645BD541269BAFDF552</vt:lpwstr>
  </property>
</Properties>
</file>